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376" w:rsidRPr="000F55A2" w:rsidRDefault="00747376" w:rsidP="000F55A2">
      <w:pPr>
        <w:tabs>
          <w:tab w:val="left" w:pos="4320"/>
        </w:tabs>
        <w:spacing w:line="240" w:lineRule="auto"/>
        <w:jc w:val="center"/>
        <w:rPr>
          <w:rFonts w:ascii="Times New Roman" w:hAnsi="Times New Roman"/>
          <w:sz w:val="28"/>
          <w:szCs w:val="28"/>
        </w:rPr>
      </w:pPr>
      <w:r w:rsidRPr="00EB6EBC">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63pt;height:1in;visibility:visible">
            <v:imagedata r:id="rId5" o:title=""/>
          </v:shape>
        </w:pict>
      </w:r>
    </w:p>
    <w:p w:rsidR="00747376" w:rsidRPr="00203861" w:rsidRDefault="00747376" w:rsidP="00C34FD0">
      <w:pPr>
        <w:tabs>
          <w:tab w:val="left" w:pos="4320"/>
        </w:tabs>
        <w:spacing w:after="0" w:line="240" w:lineRule="auto"/>
        <w:jc w:val="center"/>
        <w:rPr>
          <w:rFonts w:ascii="Times New Roman" w:hAnsi="Times New Roman"/>
          <w:b/>
          <w:sz w:val="32"/>
          <w:szCs w:val="32"/>
        </w:rPr>
      </w:pPr>
      <w:r w:rsidRPr="00203861">
        <w:rPr>
          <w:rFonts w:ascii="Times New Roman" w:hAnsi="Times New Roman"/>
          <w:b/>
          <w:sz w:val="32"/>
          <w:szCs w:val="32"/>
        </w:rPr>
        <w:t>АДМИНИСТРАЦИЯ</w:t>
      </w:r>
    </w:p>
    <w:p w:rsidR="00747376" w:rsidRPr="00203861" w:rsidRDefault="00747376" w:rsidP="00C34FD0">
      <w:pPr>
        <w:tabs>
          <w:tab w:val="left" w:pos="4320"/>
        </w:tabs>
        <w:spacing w:after="0" w:line="240" w:lineRule="auto"/>
        <w:jc w:val="center"/>
        <w:rPr>
          <w:rFonts w:ascii="Times New Roman" w:hAnsi="Times New Roman"/>
          <w:b/>
          <w:sz w:val="32"/>
          <w:szCs w:val="32"/>
        </w:rPr>
      </w:pPr>
      <w:r w:rsidRPr="00492D4B">
        <w:rPr>
          <w:rFonts w:ascii="Times New Roman" w:hAnsi="Times New Roman"/>
          <w:b/>
          <w:sz w:val="32"/>
          <w:szCs w:val="32"/>
        </w:rPr>
        <w:t>МАХАЛИНСКОГО СЕЛЬСОВЕТА</w:t>
      </w:r>
    </w:p>
    <w:p w:rsidR="00747376" w:rsidRPr="007B37A7" w:rsidRDefault="00747376" w:rsidP="00C34FD0">
      <w:pPr>
        <w:tabs>
          <w:tab w:val="left" w:pos="4320"/>
        </w:tabs>
        <w:spacing w:after="0" w:line="240" w:lineRule="auto"/>
        <w:jc w:val="center"/>
        <w:rPr>
          <w:rFonts w:ascii="Times New Roman" w:hAnsi="Times New Roman"/>
          <w:b/>
          <w:sz w:val="32"/>
          <w:szCs w:val="32"/>
        </w:rPr>
      </w:pPr>
      <w:r w:rsidRPr="007B37A7">
        <w:rPr>
          <w:rFonts w:ascii="Times New Roman" w:hAnsi="Times New Roman"/>
          <w:b/>
          <w:sz w:val="32"/>
          <w:szCs w:val="32"/>
        </w:rPr>
        <w:t>КУЗНЕЦКОГО РАЙОНА ПЕНЗЕНСКОЙ ОБЛАСТИ</w:t>
      </w:r>
    </w:p>
    <w:p w:rsidR="00747376" w:rsidRPr="003709C1" w:rsidRDefault="00747376" w:rsidP="00C34FD0">
      <w:pPr>
        <w:tabs>
          <w:tab w:val="left" w:pos="4320"/>
        </w:tabs>
        <w:spacing w:line="240" w:lineRule="auto"/>
        <w:jc w:val="center"/>
        <w:rPr>
          <w:rFonts w:ascii="Times New Roman" w:hAnsi="Times New Roman"/>
          <w:b/>
          <w:sz w:val="28"/>
          <w:szCs w:val="28"/>
        </w:rPr>
      </w:pPr>
    </w:p>
    <w:p w:rsidR="00747376" w:rsidRPr="00203861" w:rsidRDefault="00747376" w:rsidP="00C34FD0">
      <w:pPr>
        <w:tabs>
          <w:tab w:val="left" w:pos="4320"/>
        </w:tabs>
        <w:spacing w:after="0" w:line="240" w:lineRule="auto"/>
        <w:jc w:val="center"/>
        <w:rPr>
          <w:rFonts w:ascii="Times New Roman" w:hAnsi="Times New Roman"/>
          <w:b/>
          <w:sz w:val="32"/>
          <w:szCs w:val="32"/>
        </w:rPr>
      </w:pPr>
      <w:r w:rsidRPr="00203861">
        <w:rPr>
          <w:rFonts w:ascii="Times New Roman" w:hAnsi="Times New Roman"/>
          <w:b/>
          <w:sz w:val="32"/>
          <w:szCs w:val="32"/>
        </w:rPr>
        <w:t>ПОСТАНОВЛЕНИЕ</w:t>
      </w:r>
    </w:p>
    <w:p w:rsidR="00747376" w:rsidRPr="004E7D3F" w:rsidRDefault="00747376" w:rsidP="00C34FD0">
      <w:pPr>
        <w:tabs>
          <w:tab w:val="left" w:pos="4320"/>
        </w:tabs>
        <w:spacing w:after="0" w:line="240" w:lineRule="auto"/>
        <w:jc w:val="center"/>
        <w:rPr>
          <w:rFonts w:ascii="Times New Roman" w:hAnsi="Times New Roman"/>
          <w:b/>
          <w:sz w:val="32"/>
          <w:szCs w:val="32"/>
        </w:rPr>
      </w:pPr>
    </w:p>
    <w:p w:rsidR="00747376" w:rsidRPr="00203861" w:rsidRDefault="00747376" w:rsidP="00C34FD0">
      <w:pPr>
        <w:tabs>
          <w:tab w:val="left" w:pos="4320"/>
        </w:tabs>
        <w:spacing w:after="0" w:line="240" w:lineRule="auto"/>
        <w:jc w:val="center"/>
        <w:rPr>
          <w:rFonts w:ascii="Times New Roman" w:hAnsi="Times New Roman"/>
          <w:sz w:val="24"/>
          <w:szCs w:val="24"/>
        </w:rPr>
      </w:pPr>
      <w:r w:rsidRPr="003268B6">
        <w:rPr>
          <w:rFonts w:ascii="Times New Roman" w:hAnsi="Times New Roman"/>
          <w:sz w:val="24"/>
          <w:szCs w:val="24"/>
        </w:rPr>
        <w:t>От</w:t>
      </w:r>
      <w:r>
        <w:rPr>
          <w:rFonts w:ascii="Times New Roman" w:hAnsi="Times New Roman"/>
          <w:sz w:val="24"/>
          <w:szCs w:val="24"/>
        </w:rPr>
        <w:t xml:space="preserve"> 23 июля </w:t>
      </w:r>
      <w:r w:rsidRPr="003268B6">
        <w:rPr>
          <w:rFonts w:ascii="Times New Roman" w:hAnsi="Times New Roman"/>
          <w:sz w:val="24"/>
          <w:szCs w:val="24"/>
        </w:rPr>
        <w:t xml:space="preserve"> 20</w:t>
      </w:r>
      <w:r>
        <w:rPr>
          <w:rFonts w:ascii="Times New Roman" w:hAnsi="Times New Roman"/>
          <w:sz w:val="24"/>
          <w:szCs w:val="24"/>
        </w:rPr>
        <w:t>21</w:t>
      </w:r>
      <w:r w:rsidRPr="003268B6">
        <w:rPr>
          <w:rFonts w:ascii="Times New Roman" w:hAnsi="Times New Roman"/>
          <w:sz w:val="24"/>
          <w:szCs w:val="24"/>
        </w:rPr>
        <w:t xml:space="preserve"> г.                                                                                    №</w:t>
      </w:r>
      <w:r>
        <w:rPr>
          <w:rFonts w:ascii="Times New Roman" w:hAnsi="Times New Roman"/>
          <w:sz w:val="24"/>
          <w:szCs w:val="24"/>
        </w:rPr>
        <w:t xml:space="preserve"> 41</w:t>
      </w:r>
    </w:p>
    <w:p w:rsidR="00747376" w:rsidRPr="00C34FD0" w:rsidRDefault="00747376" w:rsidP="00C34FD0">
      <w:pPr>
        <w:tabs>
          <w:tab w:val="left" w:pos="4320"/>
        </w:tabs>
        <w:spacing w:after="0" w:line="240" w:lineRule="auto"/>
        <w:jc w:val="center"/>
        <w:rPr>
          <w:rFonts w:ascii="Times New Roman" w:hAnsi="Times New Roman"/>
          <w:sz w:val="24"/>
          <w:szCs w:val="24"/>
        </w:rPr>
      </w:pPr>
      <w:r w:rsidRPr="00492D4B">
        <w:rPr>
          <w:rFonts w:ascii="Times New Roman" w:hAnsi="Times New Roman"/>
          <w:sz w:val="24"/>
          <w:szCs w:val="24"/>
        </w:rPr>
        <w:t xml:space="preserve">с. </w:t>
      </w:r>
      <w:r>
        <w:rPr>
          <w:rFonts w:ascii="Times New Roman" w:hAnsi="Times New Roman"/>
          <w:sz w:val="24"/>
          <w:szCs w:val="24"/>
        </w:rPr>
        <w:t>Махалино</w:t>
      </w:r>
    </w:p>
    <w:p w:rsidR="00747376" w:rsidRPr="000F55A2" w:rsidRDefault="00747376" w:rsidP="000F55A2">
      <w:pPr>
        <w:pStyle w:val="ConsPlusTitle"/>
        <w:widowControl/>
        <w:jc w:val="center"/>
        <w:rPr>
          <w:rFonts w:ascii="Times New Roman" w:hAnsi="Times New Roman" w:cs="Times New Roman"/>
          <w:sz w:val="28"/>
          <w:szCs w:val="28"/>
        </w:rPr>
      </w:pPr>
    </w:p>
    <w:p w:rsidR="00747376" w:rsidRDefault="00747376" w:rsidP="00F23DCE">
      <w:pPr>
        <w:widowControl w:val="0"/>
        <w:autoSpaceDE w:val="0"/>
        <w:autoSpaceDN w:val="0"/>
        <w:adjustRightInd w:val="0"/>
        <w:spacing w:after="0" w:line="240" w:lineRule="auto"/>
        <w:ind w:firstLine="567"/>
        <w:jc w:val="center"/>
        <w:outlineLvl w:val="0"/>
        <w:rPr>
          <w:rFonts w:ascii="Times New Roman" w:hAnsi="Times New Roman"/>
          <w:b/>
          <w:sz w:val="28"/>
          <w:szCs w:val="28"/>
        </w:rPr>
      </w:pPr>
      <w:r w:rsidRPr="00F23DCE">
        <w:rPr>
          <w:rFonts w:ascii="Times New Roman" w:hAnsi="Times New Roman"/>
          <w:b/>
          <w:sz w:val="28"/>
          <w:szCs w:val="28"/>
        </w:rPr>
        <w:t xml:space="preserve">Об утверждении Порядка </w:t>
      </w:r>
      <w:r>
        <w:rPr>
          <w:rFonts w:ascii="Times New Roman" w:hAnsi="Times New Roman"/>
          <w:b/>
          <w:sz w:val="28"/>
          <w:szCs w:val="28"/>
        </w:rPr>
        <w:t xml:space="preserve">исполнения бюджета </w:t>
      </w:r>
      <w:r w:rsidRPr="00492D4B">
        <w:rPr>
          <w:rFonts w:ascii="Times New Roman" w:hAnsi="Times New Roman"/>
          <w:b/>
          <w:sz w:val="28"/>
          <w:szCs w:val="28"/>
        </w:rPr>
        <w:t>Махалинского сельсовета</w:t>
      </w:r>
      <w:r w:rsidRPr="00203861">
        <w:rPr>
          <w:rFonts w:ascii="Times New Roman" w:hAnsi="Times New Roman"/>
          <w:b/>
          <w:sz w:val="28"/>
          <w:szCs w:val="28"/>
        </w:rPr>
        <w:t xml:space="preserve"> </w:t>
      </w:r>
      <w:r>
        <w:rPr>
          <w:rFonts w:ascii="Times New Roman" w:hAnsi="Times New Roman"/>
          <w:b/>
          <w:sz w:val="28"/>
          <w:szCs w:val="28"/>
        </w:rPr>
        <w:t xml:space="preserve">Кузнецкого района </w:t>
      </w:r>
      <w:r w:rsidRPr="00F23DCE">
        <w:rPr>
          <w:rFonts w:ascii="Times New Roman" w:hAnsi="Times New Roman"/>
          <w:b/>
          <w:sz w:val="28"/>
          <w:szCs w:val="28"/>
        </w:rPr>
        <w:t>Пензенской области</w:t>
      </w:r>
      <w:r>
        <w:rPr>
          <w:rFonts w:ascii="Times New Roman" w:hAnsi="Times New Roman"/>
          <w:b/>
          <w:sz w:val="28"/>
          <w:szCs w:val="28"/>
        </w:rPr>
        <w:t xml:space="preserve"> по расходам</w:t>
      </w:r>
    </w:p>
    <w:p w:rsidR="00747376" w:rsidRDefault="00747376" w:rsidP="00F23DCE">
      <w:pPr>
        <w:widowControl w:val="0"/>
        <w:autoSpaceDE w:val="0"/>
        <w:autoSpaceDN w:val="0"/>
        <w:adjustRightInd w:val="0"/>
        <w:spacing w:after="0" w:line="240" w:lineRule="auto"/>
        <w:ind w:firstLine="567"/>
        <w:jc w:val="center"/>
        <w:outlineLvl w:val="0"/>
        <w:rPr>
          <w:rFonts w:ascii="Times New Roman" w:hAnsi="Times New Roman"/>
          <w:b/>
          <w:sz w:val="28"/>
          <w:szCs w:val="28"/>
        </w:rPr>
      </w:pPr>
    </w:p>
    <w:p w:rsidR="00747376" w:rsidRPr="00A84FB4" w:rsidRDefault="00747376" w:rsidP="00A84FB4">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В соответствии со </w:t>
      </w:r>
      <w:hyperlink r:id="rId6" w:history="1">
        <w:r>
          <w:rPr>
            <w:rFonts w:ascii="Times New Roman" w:hAnsi="Times New Roman"/>
            <w:color w:val="0000FF"/>
            <w:sz w:val="28"/>
            <w:szCs w:val="28"/>
          </w:rPr>
          <w:t>статьей 219</w:t>
        </w:r>
      </w:hyperlink>
      <w:r>
        <w:rPr>
          <w:rFonts w:ascii="Times New Roman" w:hAnsi="Times New Roman"/>
          <w:sz w:val="28"/>
          <w:szCs w:val="28"/>
        </w:rPr>
        <w:t xml:space="preserve"> Бюджетного кодекса Российской Федерации, руководствуясь </w:t>
      </w:r>
      <w:r w:rsidRPr="00492D4B">
        <w:rPr>
          <w:rFonts w:ascii="Times New Roman" w:hAnsi="Times New Roman"/>
          <w:sz w:val="28"/>
          <w:szCs w:val="28"/>
        </w:rPr>
        <w:t>Уставом Махалинского сельсовета</w:t>
      </w:r>
      <w:r w:rsidRPr="00ED34E1">
        <w:rPr>
          <w:rFonts w:ascii="Times New Roman" w:hAnsi="Times New Roman"/>
          <w:sz w:val="28"/>
          <w:szCs w:val="28"/>
        </w:rPr>
        <w:t xml:space="preserve"> Кузнецкого района Пензенской области</w:t>
      </w:r>
      <w:r w:rsidRPr="0070625B">
        <w:rPr>
          <w:rFonts w:ascii="Times New Roman" w:hAnsi="Times New Roman"/>
          <w:sz w:val="28"/>
          <w:szCs w:val="28"/>
        </w:rPr>
        <w:t xml:space="preserve"> (с изменениями),</w:t>
      </w:r>
    </w:p>
    <w:p w:rsidR="00747376" w:rsidRDefault="00747376" w:rsidP="005C6EEC">
      <w:pPr>
        <w:widowControl w:val="0"/>
        <w:autoSpaceDE w:val="0"/>
        <w:autoSpaceDN w:val="0"/>
        <w:adjustRightInd w:val="0"/>
        <w:spacing w:after="0" w:line="240" w:lineRule="auto"/>
        <w:ind w:firstLine="567"/>
        <w:jc w:val="center"/>
        <w:outlineLvl w:val="0"/>
      </w:pPr>
    </w:p>
    <w:p w:rsidR="00747376" w:rsidRPr="00ED34E1" w:rsidRDefault="00747376" w:rsidP="00C34FD0">
      <w:pPr>
        <w:autoSpaceDE w:val="0"/>
        <w:autoSpaceDN w:val="0"/>
        <w:adjustRightInd w:val="0"/>
        <w:ind w:firstLine="540"/>
        <w:jc w:val="center"/>
        <w:outlineLvl w:val="0"/>
        <w:rPr>
          <w:rFonts w:ascii="Times New Roman" w:hAnsi="Times New Roman"/>
          <w:b/>
          <w:sz w:val="28"/>
          <w:szCs w:val="28"/>
        </w:rPr>
      </w:pPr>
      <w:r w:rsidRPr="00ED34E1">
        <w:rPr>
          <w:rFonts w:ascii="Times New Roman" w:hAnsi="Times New Roman"/>
          <w:b/>
          <w:sz w:val="28"/>
          <w:szCs w:val="28"/>
        </w:rPr>
        <w:t xml:space="preserve">администрация </w:t>
      </w:r>
      <w:r w:rsidRPr="00492D4B">
        <w:rPr>
          <w:rFonts w:ascii="Times New Roman" w:hAnsi="Times New Roman"/>
          <w:b/>
          <w:sz w:val="28"/>
          <w:szCs w:val="28"/>
        </w:rPr>
        <w:t>Махалинского сельсовета</w:t>
      </w:r>
      <w:r w:rsidRPr="00ED34E1">
        <w:rPr>
          <w:rFonts w:ascii="Times New Roman" w:hAnsi="Times New Roman"/>
          <w:b/>
          <w:sz w:val="28"/>
          <w:szCs w:val="28"/>
        </w:rPr>
        <w:t xml:space="preserve"> Кузнецкого района Пензенской области постановляет:</w:t>
      </w:r>
    </w:p>
    <w:p w:rsidR="00747376" w:rsidRPr="00352CA5" w:rsidRDefault="00747376" w:rsidP="00FD1510">
      <w:pPr>
        <w:autoSpaceDE w:val="0"/>
        <w:autoSpaceDN w:val="0"/>
        <w:adjustRightInd w:val="0"/>
        <w:spacing w:after="0" w:line="240" w:lineRule="auto"/>
        <w:ind w:firstLine="539"/>
        <w:jc w:val="center"/>
        <w:rPr>
          <w:rFonts w:ascii="Times New Roman" w:hAnsi="Times New Roman"/>
          <w:sz w:val="28"/>
          <w:szCs w:val="28"/>
        </w:rPr>
      </w:pPr>
    </w:p>
    <w:p w:rsidR="00747376" w:rsidRPr="00C21A94" w:rsidRDefault="00747376" w:rsidP="00C21A94">
      <w:pPr>
        <w:pStyle w:val="ListParagraph"/>
        <w:numPr>
          <w:ilvl w:val="0"/>
          <w:numId w:val="2"/>
        </w:numPr>
        <w:tabs>
          <w:tab w:val="left" w:pos="993"/>
        </w:tabs>
        <w:autoSpaceDE w:val="0"/>
        <w:autoSpaceDN w:val="0"/>
        <w:adjustRightInd w:val="0"/>
        <w:spacing w:after="0" w:line="240" w:lineRule="auto"/>
        <w:ind w:left="0" w:firstLine="540"/>
        <w:jc w:val="both"/>
        <w:rPr>
          <w:rFonts w:ascii="Times New Roman" w:hAnsi="Times New Roman"/>
          <w:sz w:val="28"/>
          <w:szCs w:val="28"/>
        </w:rPr>
      </w:pPr>
      <w:r w:rsidRPr="00C21A94">
        <w:rPr>
          <w:rFonts w:ascii="Times New Roman" w:hAnsi="Times New Roman"/>
          <w:sz w:val="28"/>
          <w:szCs w:val="28"/>
        </w:rPr>
        <w:t xml:space="preserve">Утвердить прилагаемый </w:t>
      </w:r>
      <w:hyperlink r:id="rId7" w:history="1">
        <w:r w:rsidRPr="00C21A94">
          <w:rPr>
            <w:rFonts w:ascii="Times New Roman" w:hAnsi="Times New Roman"/>
            <w:color w:val="0000FF"/>
            <w:sz w:val="28"/>
            <w:szCs w:val="28"/>
          </w:rPr>
          <w:t>Порядок</w:t>
        </w:r>
      </w:hyperlink>
      <w:r w:rsidRPr="00C21A94">
        <w:rPr>
          <w:rFonts w:ascii="Times New Roman" w:hAnsi="Times New Roman"/>
          <w:sz w:val="28"/>
          <w:szCs w:val="28"/>
        </w:rPr>
        <w:t xml:space="preserve"> исполнения бюджета </w:t>
      </w:r>
      <w:r w:rsidRPr="00492D4B">
        <w:rPr>
          <w:rFonts w:ascii="Times New Roman" w:hAnsi="Times New Roman"/>
          <w:sz w:val="28"/>
          <w:szCs w:val="28"/>
        </w:rPr>
        <w:t>Махалинского</w:t>
      </w:r>
      <w:r w:rsidRPr="00C21A94">
        <w:rPr>
          <w:rFonts w:ascii="Times New Roman" w:hAnsi="Times New Roman"/>
          <w:sz w:val="28"/>
          <w:szCs w:val="28"/>
          <w:highlight w:val="yellow"/>
        </w:rPr>
        <w:t xml:space="preserve"> </w:t>
      </w:r>
      <w:r w:rsidRPr="00492D4B">
        <w:rPr>
          <w:rFonts w:ascii="Times New Roman" w:hAnsi="Times New Roman"/>
          <w:sz w:val="28"/>
          <w:szCs w:val="28"/>
        </w:rPr>
        <w:t>сельсовета</w:t>
      </w:r>
      <w:r w:rsidRPr="00C21A94">
        <w:rPr>
          <w:rFonts w:ascii="Times New Roman" w:hAnsi="Times New Roman"/>
          <w:sz w:val="28"/>
          <w:szCs w:val="28"/>
        </w:rPr>
        <w:t xml:space="preserve"> Кузнецкого района Пензенской области по расходам.</w:t>
      </w:r>
    </w:p>
    <w:p w:rsidR="00747376" w:rsidRPr="00C21A94" w:rsidRDefault="00747376" w:rsidP="00C21A94">
      <w:pPr>
        <w:pStyle w:val="ListParagraph"/>
        <w:numPr>
          <w:ilvl w:val="0"/>
          <w:numId w:val="2"/>
        </w:numPr>
        <w:tabs>
          <w:tab w:val="left" w:pos="993"/>
        </w:tabs>
        <w:autoSpaceDE w:val="0"/>
        <w:autoSpaceDN w:val="0"/>
        <w:adjustRightInd w:val="0"/>
        <w:spacing w:after="0" w:line="240" w:lineRule="auto"/>
        <w:ind w:left="0" w:firstLine="540"/>
        <w:jc w:val="both"/>
        <w:rPr>
          <w:rFonts w:ascii="Times New Roman" w:hAnsi="Times New Roman"/>
          <w:sz w:val="28"/>
          <w:szCs w:val="28"/>
        </w:rPr>
      </w:pPr>
      <w:r w:rsidRPr="00C21A94">
        <w:rPr>
          <w:rFonts w:ascii="Times New Roman" w:hAnsi="Times New Roman"/>
          <w:sz w:val="28"/>
          <w:szCs w:val="28"/>
        </w:rPr>
        <w:t xml:space="preserve">Установить, что учет бюджетных и денежных обязательств получателей средств бюджета </w:t>
      </w:r>
      <w:r w:rsidRPr="00492D4B">
        <w:rPr>
          <w:rFonts w:ascii="Times New Roman" w:hAnsi="Times New Roman"/>
          <w:sz w:val="28"/>
          <w:szCs w:val="28"/>
        </w:rPr>
        <w:t>Махалинского сельсовета</w:t>
      </w:r>
      <w:r w:rsidRPr="00C21A94">
        <w:rPr>
          <w:rFonts w:ascii="Times New Roman" w:hAnsi="Times New Roman"/>
          <w:sz w:val="28"/>
          <w:szCs w:val="28"/>
        </w:rPr>
        <w:t xml:space="preserve"> Кузнецкого района Пензенской области за счет субсидий, субвенций и иных межбюджетных трансфертов, имеющих целевое назначение, предоставляемых из федерального бюджета в соответствии с законом о федеральном бюджете на соответствующий год, и доли софинансирования субсидий из бюджета </w:t>
      </w:r>
      <w:r w:rsidRPr="00492D4B">
        <w:rPr>
          <w:rFonts w:ascii="Times New Roman" w:hAnsi="Times New Roman"/>
          <w:sz w:val="28"/>
          <w:szCs w:val="28"/>
        </w:rPr>
        <w:t>Махалинского сельсовета</w:t>
      </w:r>
      <w:r w:rsidRPr="00C21A94">
        <w:rPr>
          <w:rFonts w:ascii="Times New Roman" w:hAnsi="Times New Roman"/>
          <w:sz w:val="28"/>
          <w:szCs w:val="28"/>
        </w:rPr>
        <w:t xml:space="preserve"> Кузнецкого района Пензенской области, предоставляемой в соответствии с уровнем их софинансирования, осуществляется согласно </w:t>
      </w:r>
      <w:r>
        <w:rPr>
          <w:rFonts w:ascii="Times New Roman" w:hAnsi="Times New Roman"/>
          <w:sz w:val="28"/>
          <w:szCs w:val="28"/>
        </w:rPr>
        <w:t>П</w:t>
      </w:r>
      <w:r w:rsidRPr="00C21A94">
        <w:rPr>
          <w:rFonts w:ascii="Times New Roman" w:hAnsi="Times New Roman"/>
          <w:sz w:val="28"/>
          <w:szCs w:val="28"/>
        </w:rPr>
        <w:t>орядк</w:t>
      </w:r>
      <w:r>
        <w:rPr>
          <w:rFonts w:ascii="Times New Roman" w:hAnsi="Times New Roman"/>
          <w:sz w:val="28"/>
          <w:szCs w:val="28"/>
        </w:rPr>
        <w:t>у</w:t>
      </w:r>
      <w:r w:rsidRPr="00C21A94">
        <w:rPr>
          <w:rFonts w:ascii="Times New Roman" w:hAnsi="Times New Roman"/>
          <w:sz w:val="28"/>
          <w:szCs w:val="28"/>
        </w:rPr>
        <w:t xml:space="preserve"> учета бюджетных и денежных обязательств получателей средств федерального бюджета территориальными органами федерального казначейства, утвержденному приказом Минфина России от 30.1</w:t>
      </w:r>
      <w:r>
        <w:rPr>
          <w:rFonts w:ascii="Times New Roman" w:hAnsi="Times New Roman"/>
          <w:sz w:val="28"/>
          <w:szCs w:val="28"/>
        </w:rPr>
        <w:t>0</w:t>
      </w:r>
      <w:r w:rsidRPr="00C21A94">
        <w:rPr>
          <w:rFonts w:ascii="Times New Roman" w:hAnsi="Times New Roman"/>
          <w:sz w:val="28"/>
          <w:szCs w:val="28"/>
        </w:rPr>
        <w:t>.20</w:t>
      </w:r>
      <w:r>
        <w:rPr>
          <w:rFonts w:ascii="Times New Roman" w:hAnsi="Times New Roman"/>
          <w:sz w:val="28"/>
          <w:szCs w:val="28"/>
        </w:rPr>
        <w:t>20</w:t>
      </w:r>
      <w:r w:rsidRPr="00C21A94">
        <w:rPr>
          <w:rFonts w:ascii="Times New Roman" w:hAnsi="Times New Roman"/>
          <w:sz w:val="28"/>
          <w:szCs w:val="28"/>
        </w:rPr>
        <w:t xml:space="preserve"> </w:t>
      </w:r>
      <w:r>
        <w:rPr>
          <w:rFonts w:ascii="Times New Roman" w:hAnsi="Times New Roman"/>
          <w:sz w:val="28"/>
          <w:szCs w:val="28"/>
        </w:rPr>
        <w:t>№</w:t>
      </w:r>
      <w:r w:rsidRPr="00C21A94">
        <w:rPr>
          <w:rFonts w:ascii="Times New Roman" w:hAnsi="Times New Roman"/>
          <w:sz w:val="28"/>
          <w:szCs w:val="28"/>
        </w:rPr>
        <w:t xml:space="preserve"> 2</w:t>
      </w:r>
      <w:r>
        <w:rPr>
          <w:rFonts w:ascii="Times New Roman" w:hAnsi="Times New Roman"/>
          <w:sz w:val="28"/>
          <w:szCs w:val="28"/>
        </w:rPr>
        <w:t>58</w:t>
      </w:r>
      <w:r w:rsidRPr="00C21A94">
        <w:rPr>
          <w:rFonts w:ascii="Times New Roman" w:hAnsi="Times New Roman"/>
          <w:sz w:val="28"/>
          <w:szCs w:val="28"/>
        </w:rPr>
        <w:t xml:space="preserve">н </w:t>
      </w:r>
      <w:r>
        <w:rPr>
          <w:rFonts w:ascii="Times New Roman" w:hAnsi="Times New Roman"/>
          <w:sz w:val="28"/>
          <w:szCs w:val="28"/>
        </w:rPr>
        <w:t>«</w:t>
      </w:r>
      <w:r w:rsidRPr="00C21A94">
        <w:rPr>
          <w:rFonts w:ascii="Times New Roman" w:hAnsi="Times New Roman"/>
          <w:sz w:val="28"/>
          <w:szCs w:val="28"/>
        </w:rPr>
        <w:t>О</w:t>
      </w:r>
      <w:r>
        <w:rPr>
          <w:rFonts w:ascii="Times New Roman" w:hAnsi="Times New Roman"/>
          <w:sz w:val="28"/>
          <w:szCs w:val="28"/>
        </w:rPr>
        <w:t>б</w:t>
      </w:r>
      <w:r w:rsidRPr="00C21A94">
        <w:rPr>
          <w:rFonts w:ascii="Times New Roman" w:hAnsi="Times New Roman"/>
          <w:sz w:val="28"/>
          <w:szCs w:val="28"/>
        </w:rPr>
        <w:t xml:space="preserve"> </w:t>
      </w:r>
      <w:r>
        <w:rPr>
          <w:rFonts w:ascii="Times New Roman" w:hAnsi="Times New Roman"/>
          <w:sz w:val="28"/>
          <w:szCs w:val="28"/>
        </w:rPr>
        <w:t xml:space="preserve">утверждении </w:t>
      </w:r>
      <w:r w:rsidRPr="00C21A94">
        <w:rPr>
          <w:rFonts w:ascii="Times New Roman" w:hAnsi="Times New Roman"/>
          <w:sz w:val="28"/>
          <w:szCs w:val="28"/>
        </w:rPr>
        <w:t>порядк</w:t>
      </w:r>
      <w:r>
        <w:rPr>
          <w:rFonts w:ascii="Times New Roman" w:hAnsi="Times New Roman"/>
          <w:sz w:val="28"/>
          <w:szCs w:val="28"/>
        </w:rPr>
        <w:t>а</w:t>
      </w:r>
      <w:r w:rsidRPr="00C21A94">
        <w:rPr>
          <w:rFonts w:ascii="Times New Roman" w:hAnsi="Times New Roman"/>
          <w:sz w:val="28"/>
          <w:szCs w:val="28"/>
        </w:rPr>
        <w:t xml:space="preserve"> учета бюджетных и денежных обязательств получателей средств федерального бюджета территориальными органами федерального казначейства</w:t>
      </w:r>
      <w:r>
        <w:rPr>
          <w:rFonts w:ascii="Times New Roman" w:hAnsi="Times New Roman"/>
          <w:sz w:val="28"/>
          <w:szCs w:val="28"/>
        </w:rPr>
        <w:t>»</w:t>
      </w:r>
      <w:r w:rsidRPr="00C21A94">
        <w:rPr>
          <w:rFonts w:ascii="Times New Roman" w:hAnsi="Times New Roman"/>
          <w:sz w:val="28"/>
          <w:szCs w:val="28"/>
        </w:rPr>
        <w:t>.</w:t>
      </w:r>
    </w:p>
    <w:p w:rsidR="00747376" w:rsidRPr="00E4239E" w:rsidRDefault="00747376" w:rsidP="00C21A94">
      <w:pPr>
        <w:pStyle w:val="ListParagraph"/>
        <w:tabs>
          <w:tab w:val="left" w:pos="993"/>
        </w:tabs>
        <w:autoSpaceDE w:val="0"/>
        <w:autoSpaceDN w:val="0"/>
        <w:adjustRightInd w:val="0"/>
        <w:spacing w:after="0" w:line="240" w:lineRule="auto"/>
        <w:ind w:left="0" w:firstLine="540"/>
        <w:jc w:val="both"/>
        <w:rPr>
          <w:rFonts w:ascii="Times New Roman" w:hAnsi="Times New Roman"/>
          <w:sz w:val="28"/>
          <w:szCs w:val="28"/>
        </w:rPr>
      </w:pPr>
      <w:r>
        <w:rPr>
          <w:rFonts w:ascii="Times New Roman" w:hAnsi="Times New Roman"/>
          <w:sz w:val="28"/>
          <w:szCs w:val="28"/>
        </w:rPr>
        <w:t>3</w:t>
      </w:r>
      <w:r w:rsidRPr="00C34FD0">
        <w:rPr>
          <w:rFonts w:ascii="Times New Roman" w:hAnsi="Times New Roman"/>
          <w:sz w:val="28"/>
          <w:szCs w:val="28"/>
        </w:rPr>
        <w:t xml:space="preserve">. </w:t>
      </w:r>
      <w:r w:rsidRPr="00E4239E">
        <w:rPr>
          <w:rFonts w:ascii="Times New Roman" w:hAnsi="Times New Roman"/>
          <w:sz w:val="28"/>
          <w:szCs w:val="28"/>
        </w:rPr>
        <w:t xml:space="preserve">Настоящее постановление опубликовать в информационном бюллетене Комитета местного самоуправления </w:t>
      </w:r>
      <w:r w:rsidRPr="00492D4B">
        <w:rPr>
          <w:rFonts w:ascii="Times New Roman" w:hAnsi="Times New Roman"/>
          <w:sz w:val="28"/>
          <w:szCs w:val="28"/>
        </w:rPr>
        <w:t>Махалинского сельсовета</w:t>
      </w:r>
      <w:r w:rsidRPr="00ED34E1">
        <w:rPr>
          <w:rFonts w:ascii="Times New Roman" w:hAnsi="Times New Roman"/>
          <w:b/>
          <w:sz w:val="28"/>
          <w:szCs w:val="28"/>
        </w:rPr>
        <w:t xml:space="preserve"> </w:t>
      </w:r>
      <w:r w:rsidRPr="00E4239E">
        <w:rPr>
          <w:rFonts w:ascii="Times New Roman" w:hAnsi="Times New Roman"/>
          <w:sz w:val="28"/>
          <w:szCs w:val="28"/>
        </w:rPr>
        <w:t>Кузнецкого района Пензенской области «</w:t>
      </w:r>
      <w:r>
        <w:rPr>
          <w:rFonts w:ascii="Times New Roman" w:hAnsi="Times New Roman"/>
          <w:sz w:val="28"/>
          <w:szCs w:val="28"/>
        </w:rPr>
        <w:t>Махаклин</w:t>
      </w:r>
      <w:r w:rsidRPr="00492D4B">
        <w:rPr>
          <w:rFonts w:ascii="Times New Roman" w:hAnsi="Times New Roman"/>
          <w:sz w:val="28"/>
          <w:szCs w:val="28"/>
        </w:rPr>
        <w:t>ские ведомости</w:t>
      </w:r>
      <w:r w:rsidRPr="00E4239E">
        <w:rPr>
          <w:rFonts w:ascii="Times New Roman" w:hAnsi="Times New Roman"/>
          <w:sz w:val="28"/>
          <w:szCs w:val="28"/>
        </w:rPr>
        <w:t>».</w:t>
      </w:r>
    </w:p>
    <w:p w:rsidR="00747376" w:rsidRPr="00ED34E1" w:rsidRDefault="00747376" w:rsidP="00C21A94">
      <w:pPr>
        <w:pStyle w:val="ConsPlusTitle"/>
        <w:widowControl/>
        <w:ind w:firstLine="540"/>
        <w:jc w:val="both"/>
        <w:rPr>
          <w:rFonts w:ascii="Times New Roman" w:hAnsi="Times New Roman" w:cs="Times New Roman"/>
          <w:b w:val="0"/>
          <w:sz w:val="28"/>
          <w:szCs w:val="28"/>
        </w:rPr>
      </w:pPr>
      <w:r>
        <w:rPr>
          <w:rFonts w:ascii="Times New Roman" w:hAnsi="Times New Roman" w:cs="Times New Roman"/>
          <w:b w:val="0"/>
          <w:sz w:val="28"/>
          <w:szCs w:val="28"/>
        </w:rPr>
        <w:t>4</w:t>
      </w:r>
      <w:r w:rsidRPr="00E4239E">
        <w:rPr>
          <w:rFonts w:ascii="Times New Roman" w:hAnsi="Times New Roman" w:cs="Times New Roman"/>
          <w:b w:val="0"/>
          <w:sz w:val="28"/>
          <w:szCs w:val="28"/>
        </w:rPr>
        <w:t>. Настоящее постановление вступает в силу после</w:t>
      </w:r>
      <w:r w:rsidRPr="00ED34E1">
        <w:rPr>
          <w:rFonts w:ascii="Times New Roman" w:hAnsi="Times New Roman" w:cs="Times New Roman"/>
          <w:b w:val="0"/>
          <w:sz w:val="28"/>
          <w:szCs w:val="28"/>
        </w:rPr>
        <w:t xml:space="preserve"> </w:t>
      </w:r>
      <w:r w:rsidRPr="00E4239E">
        <w:rPr>
          <w:rFonts w:ascii="Times New Roman" w:hAnsi="Times New Roman" w:cs="Times New Roman"/>
          <w:b w:val="0"/>
          <w:sz w:val="28"/>
          <w:szCs w:val="28"/>
        </w:rPr>
        <w:t xml:space="preserve">его </w:t>
      </w:r>
      <w:r w:rsidRPr="00ED34E1">
        <w:rPr>
          <w:rFonts w:ascii="Times New Roman" w:hAnsi="Times New Roman" w:cs="Times New Roman"/>
          <w:b w:val="0"/>
          <w:sz w:val="28"/>
          <w:szCs w:val="28"/>
        </w:rPr>
        <w:t>официального опубликования.</w:t>
      </w:r>
    </w:p>
    <w:p w:rsidR="00747376" w:rsidRDefault="00747376" w:rsidP="00C21A94">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5. Контроль за исполнением настоящего </w:t>
      </w:r>
      <w:r w:rsidRPr="00ED34E1">
        <w:rPr>
          <w:rFonts w:ascii="Times New Roman" w:hAnsi="Times New Roman"/>
          <w:sz w:val="28"/>
          <w:szCs w:val="28"/>
        </w:rPr>
        <w:t>постановления</w:t>
      </w:r>
      <w:r>
        <w:rPr>
          <w:rFonts w:ascii="Times New Roman" w:hAnsi="Times New Roman"/>
          <w:sz w:val="28"/>
          <w:szCs w:val="28"/>
        </w:rPr>
        <w:t xml:space="preserve"> возложить на </w:t>
      </w:r>
      <w:r w:rsidRPr="008E7E2A">
        <w:rPr>
          <w:rFonts w:ascii="Times New Roman" w:hAnsi="Times New Roman"/>
          <w:sz w:val="28"/>
          <w:szCs w:val="28"/>
        </w:rPr>
        <w:t xml:space="preserve">главу администрации </w:t>
      </w:r>
      <w:r w:rsidRPr="00492D4B">
        <w:rPr>
          <w:rFonts w:ascii="Times New Roman" w:hAnsi="Times New Roman"/>
          <w:sz w:val="28"/>
          <w:szCs w:val="28"/>
        </w:rPr>
        <w:t>Махалинского сельсовета</w:t>
      </w:r>
      <w:r>
        <w:rPr>
          <w:rFonts w:ascii="Times New Roman" w:hAnsi="Times New Roman"/>
          <w:sz w:val="28"/>
          <w:szCs w:val="28"/>
        </w:rPr>
        <w:t xml:space="preserve"> Кузнецкого района Пензенской области.</w:t>
      </w:r>
    </w:p>
    <w:p w:rsidR="00747376" w:rsidRDefault="00747376" w:rsidP="00905963">
      <w:pPr>
        <w:autoSpaceDE w:val="0"/>
        <w:autoSpaceDN w:val="0"/>
        <w:adjustRightInd w:val="0"/>
        <w:spacing w:line="240" w:lineRule="auto"/>
        <w:jc w:val="both"/>
        <w:rPr>
          <w:rFonts w:ascii="Times New Roman" w:hAnsi="Times New Roman"/>
          <w:sz w:val="28"/>
          <w:szCs w:val="28"/>
        </w:rPr>
      </w:pPr>
    </w:p>
    <w:p w:rsidR="00747376" w:rsidRPr="000F55A2" w:rsidRDefault="00747376" w:rsidP="00905963">
      <w:pPr>
        <w:autoSpaceDE w:val="0"/>
        <w:autoSpaceDN w:val="0"/>
        <w:adjustRightInd w:val="0"/>
        <w:spacing w:line="240" w:lineRule="auto"/>
        <w:jc w:val="both"/>
        <w:rPr>
          <w:rFonts w:ascii="Times New Roman" w:hAnsi="Times New Roman"/>
          <w:sz w:val="28"/>
          <w:szCs w:val="28"/>
        </w:rPr>
      </w:pPr>
    </w:p>
    <w:p w:rsidR="00747376" w:rsidRPr="008E7E2A" w:rsidRDefault="00747376" w:rsidP="00C34FD0">
      <w:pPr>
        <w:autoSpaceDE w:val="0"/>
        <w:autoSpaceDN w:val="0"/>
        <w:adjustRightInd w:val="0"/>
        <w:spacing w:after="0" w:line="240" w:lineRule="auto"/>
        <w:jc w:val="both"/>
        <w:rPr>
          <w:rFonts w:ascii="Times New Roman" w:hAnsi="Times New Roman"/>
          <w:b/>
          <w:sz w:val="28"/>
          <w:szCs w:val="28"/>
        </w:rPr>
      </w:pPr>
      <w:r w:rsidRPr="008E7E2A">
        <w:rPr>
          <w:rFonts w:ascii="Times New Roman" w:hAnsi="Times New Roman"/>
          <w:b/>
          <w:sz w:val="28"/>
          <w:szCs w:val="28"/>
        </w:rPr>
        <w:t xml:space="preserve">Глава администрации </w:t>
      </w:r>
      <w:r w:rsidRPr="00492D4B">
        <w:rPr>
          <w:rFonts w:ascii="Times New Roman" w:hAnsi="Times New Roman"/>
          <w:b/>
          <w:sz w:val="28"/>
          <w:szCs w:val="28"/>
        </w:rPr>
        <w:t>Махалинского сельсовета</w:t>
      </w:r>
    </w:p>
    <w:p w:rsidR="00747376" w:rsidRPr="008E7E2A" w:rsidRDefault="00747376" w:rsidP="00C34FD0">
      <w:pPr>
        <w:autoSpaceDE w:val="0"/>
        <w:autoSpaceDN w:val="0"/>
        <w:adjustRightInd w:val="0"/>
        <w:spacing w:after="0" w:line="240" w:lineRule="auto"/>
        <w:jc w:val="both"/>
        <w:rPr>
          <w:rFonts w:ascii="Times New Roman" w:hAnsi="Times New Roman"/>
          <w:b/>
          <w:sz w:val="28"/>
          <w:szCs w:val="28"/>
        </w:rPr>
      </w:pPr>
      <w:r w:rsidRPr="008E7E2A">
        <w:rPr>
          <w:rFonts w:ascii="Times New Roman" w:hAnsi="Times New Roman"/>
          <w:b/>
          <w:sz w:val="28"/>
          <w:szCs w:val="28"/>
        </w:rPr>
        <w:t>Кузнецкого района Пензенской области</w:t>
      </w:r>
      <w:r>
        <w:rPr>
          <w:rFonts w:ascii="Times New Roman" w:hAnsi="Times New Roman"/>
          <w:b/>
          <w:sz w:val="28"/>
          <w:szCs w:val="28"/>
        </w:rPr>
        <w:t xml:space="preserve">                       </w:t>
      </w:r>
      <w:r>
        <w:rPr>
          <w:rFonts w:ascii="Times New Roman" w:hAnsi="Times New Roman"/>
          <w:b/>
          <w:sz w:val="28"/>
          <w:szCs w:val="28"/>
        </w:rPr>
        <w:tab/>
      </w:r>
      <w:r>
        <w:rPr>
          <w:rFonts w:ascii="Times New Roman" w:hAnsi="Times New Roman"/>
          <w:b/>
          <w:sz w:val="28"/>
          <w:szCs w:val="28"/>
        </w:rPr>
        <w:tab/>
        <w:t xml:space="preserve">     А.А.Корнеев</w:t>
      </w: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Pr="00C21A94"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Pr="002246BE"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Pr="002246BE"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Pr="002246BE"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r w:rsidRPr="005C6EEC">
        <w:rPr>
          <w:rFonts w:ascii="Times New Roman" w:hAnsi="Times New Roman"/>
          <w:sz w:val="28"/>
          <w:szCs w:val="28"/>
        </w:rPr>
        <w:t xml:space="preserve">Утвержден </w:t>
      </w:r>
    </w:p>
    <w:p w:rsidR="00747376" w:rsidRPr="008E7E2A"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r w:rsidRPr="008E7E2A">
        <w:rPr>
          <w:rFonts w:ascii="Times New Roman" w:hAnsi="Times New Roman"/>
          <w:sz w:val="28"/>
          <w:szCs w:val="28"/>
        </w:rPr>
        <w:t>постановлением</w:t>
      </w:r>
    </w:p>
    <w:p w:rsidR="00747376" w:rsidRPr="008E7E2A"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r w:rsidRPr="008E7E2A">
        <w:rPr>
          <w:rFonts w:ascii="Times New Roman" w:hAnsi="Times New Roman"/>
          <w:sz w:val="28"/>
          <w:szCs w:val="28"/>
        </w:rPr>
        <w:t>администрации</w:t>
      </w:r>
    </w:p>
    <w:p w:rsidR="00747376" w:rsidRPr="008E7E2A"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r w:rsidRPr="00492D4B">
        <w:rPr>
          <w:rFonts w:ascii="Times New Roman" w:hAnsi="Times New Roman"/>
          <w:sz w:val="28"/>
          <w:szCs w:val="28"/>
        </w:rPr>
        <w:t>Махалинского сельсовета</w:t>
      </w: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r>
        <w:rPr>
          <w:rFonts w:ascii="Times New Roman" w:hAnsi="Times New Roman"/>
          <w:sz w:val="28"/>
          <w:szCs w:val="28"/>
        </w:rPr>
        <w:t>Кузнецкого района</w:t>
      </w:r>
    </w:p>
    <w:p w:rsidR="00747376"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r w:rsidRPr="005C6EEC">
        <w:rPr>
          <w:rFonts w:ascii="Times New Roman" w:hAnsi="Times New Roman"/>
          <w:sz w:val="28"/>
          <w:szCs w:val="28"/>
        </w:rPr>
        <w:t xml:space="preserve">Пензенской области </w:t>
      </w:r>
    </w:p>
    <w:p w:rsidR="00747376" w:rsidRPr="008E7E2A" w:rsidRDefault="00747376" w:rsidP="00C34FD0">
      <w:pPr>
        <w:widowControl w:val="0"/>
        <w:autoSpaceDE w:val="0"/>
        <w:autoSpaceDN w:val="0"/>
        <w:adjustRightInd w:val="0"/>
        <w:spacing w:after="0" w:line="240" w:lineRule="auto"/>
        <w:ind w:left="5529"/>
        <w:outlineLvl w:val="0"/>
        <w:rPr>
          <w:rFonts w:ascii="Times New Roman" w:hAnsi="Times New Roman"/>
          <w:sz w:val="28"/>
          <w:szCs w:val="28"/>
        </w:rPr>
      </w:pPr>
      <w:r w:rsidRPr="003268B6">
        <w:rPr>
          <w:rFonts w:ascii="Times New Roman" w:hAnsi="Times New Roman"/>
          <w:sz w:val="28"/>
          <w:szCs w:val="28"/>
        </w:rPr>
        <w:t xml:space="preserve">от </w:t>
      </w:r>
      <w:r>
        <w:rPr>
          <w:rFonts w:ascii="Times New Roman" w:hAnsi="Times New Roman"/>
          <w:sz w:val="28"/>
          <w:szCs w:val="28"/>
        </w:rPr>
        <w:t xml:space="preserve">23 июля </w:t>
      </w:r>
      <w:r w:rsidRPr="003268B6">
        <w:rPr>
          <w:rFonts w:ascii="Times New Roman" w:hAnsi="Times New Roman"/>
          <w:sz w:val="28"/>
          <w:szCs w:val="28"/>
        </w:rPr>
        <w:t>20</w:t>
      </w:r>
      <w:r w:rsidRPr="008E7E2A">
        <w:rPr>
          <w:rFonts w:ascii="Times New Roman" w:hAnsi="Times New Roman"/>
          <w:sz w:val="28"/>
          <w:szCs w:val="28"/>
        </w:rPr>
        <w:t>2</w:t>
      </w:r>
      <w:r>
        <w:rPr>
          <w:rFonts w:ascii="Times New Roman" w:hAnsi="Times New Roman"/>
          <w:sz w:val="28"/>
          <w:szCs w:val="28"/>
        </w:rPr>
        <w:t>1</w:t>
      </w:r>
      <w:r w:rsidRPr="003268B6">
        <w:rPr>
          <w:rFonts w:ascii="Times New Roman" w:hAnsi="Times New Roman"/>
          <w:sz w:val="28"/>
          <w:szCs w:val="28"/>
        </w:rPr>
        <w:t xml:space="preserve"> г. №</w:t>
      </w:r>
      <w:r w:rsidRPr="008E7E2A">
        <w:rPr>
          <w:rFonts w:ascii="Times New Roman" w:hAnsi="Times New Roman"/>
          <w:sz w:val="28"/>
          <w:szCs w:val="28"/>
        </w:rPr>
        <w:t xml:space="preserve"> </w:t>
      </w:r>
      <w:r>
        <w:rPr>
          <w:rFonts w:ascii="Times New Roman" w:hAnsi="Times New Roman"/>
          <w:sz w:val="28"/>
          <w:szCs w:val="28"/>
        </w:rPr>
        <w:t>41</w:t>
      </w:r>
    </w:p>
    <w:p w:rsidR="00747376" w:rsidRPr="005C6EEC" w:rsidRDefault="00747376" w:rsidP="005C6EEC">
      <w:pPr>
        <w:widowControl w:val="0"/>
        <w:autoSpaceDE w:val="0"/>
        <w:autoSpaceDN w:val="0"/>
        <w:adjustRightInd w:val="0"/>
        <w:spacing w:after="0" w:line="240" w:lineRule="auto"/>
        <w:ind w:left="5529"/>
        <w:outlineLvl w:val="0"/>
        <w:rPr>
          <w:rFonts w:ascii="Times New Roman" w:hAnsi="Times New Roman"/>
          <w:sz w:val="28"/>
          <w:szCs w:val="28"/>
        </w:rPr>
      </w:pPr>
    </w:p>
    <w:p w:rsidR="00747376" w:rsidRDefault="00747376" w:rsidP="005C6EEC">
      <w:pPr>
        <w:widowControl w:val="0"/>
        <w:autoSpaceDE w:val="0"/>
        <w:autoSpaceDN w:val="0"/>
        <w:adjustRightInd w:val="0"/>
        <w:spacing w:after="0" w:line="240" w:lineRule="auto"/>
        <w:ind w:firstLine="567"/>
        <w:jc w:val="center"/>
        <w:outlineLvl w:val="0"/>
        <w:rPr>
          <w:rFonts w:ascii="Times New Roman" w:hAnsi="Times New Roman"/>
          <w:b/>
          <w:sz w:val="28"/>
          <w:szCs w:val="28"/>
        </w:rPr>
      </w:pPr>
      <w:r w:rsidRPr="005C6EEC">
        <w:rPr>
          <w:rFonts w:ascii="Times New Roman" w:hAnsi="Times New Roman"/>
          <w:b/>
          <w:sz w:val="28"/>
          <w:szCs w:val="28"/>
        </w:rPr>
        <w:t xml:space="preserve">Порядок </w:t>
      </w:r>
      <w:r>
        <w:rPr>
          <w:rFonts w:ascii="Times New Roman" w:hAnsi="Times New Roman"/>
          <w:b/>
          <w:sz w:val="28"/>
          <w:szCs w:val="28"/>
        </w:rPr>
        <w:t xml:space="preserve">исполнения бюджета </w:t>
      </w:r>
    </w:p>
    <w:p w:rsidR="00747376" w:rsidRDefault="00747376" w:rsidP="005C6EEC">
      <w:pPr>
        <w:widowControl w:val="0"/>
        <w:autoSpaceDE w:val="0"/>
        <w:autoSpaceDN w:val="0"/>
        <w:adjustRightInd w:val="0"/>
        <w:spacing w:after="0" w:line="240" w:lineRule="auto"/>
        <w:ind w:firstLine="567"/>
        <w:jc w:val="center"/>
        <w:outlineLvl w:val="0"/>
        <w:rPr>
          <w:rFonts w:ascii="Times New Roman" w:hAnsi="Times New Roman"/>
          <w:b/>
          <w:sz w:val="28"/>
          <w:szCs w:val="28"/>
        </w:rPr>
      </w:pPr>
      <w:r w:rsidRPr="00492D4B">
        <w:rPr>
          <w:rFonts w:ascii="Times New Roman" w:hAnsi="Times New Roman"/>
          <w:b/>
          <w:sz w:val="28"/>
          <w:szCs w:val="28"/>
        </w:rPr>
        <w:t>Махалинского сельсовета</w:t>
      </w:r>
      <w:r w:rsidRPr="009C729A">
        <w:rPr>
          <w:rFonts w:ascii="Times New Roman" w:hAnsi="Times New Roman"/>
          <w:b/>
          <w:sz w:val="28"/>
          <w:szCs w:val="28"/>
        </w:rPr>
        <w:t xml:space="preserve"> Кузнецкого района</w:t>
      </w:r>
      <w:r>
        <w:rPr>
          <w:rFonts w:ascii="Times New Roman" w:hAnsi="Times New Roman"/>
          <w:b/>
          <w:sz w:val="28"/>
          <w:szCs w:val="28"/>
        </w:rPr>
        <w:t xml:space="preserve"> Пензенской области</w:t>
      </w:r>
    </w:p>
    <w:p w:rsidR="00747376" w:rsidRPr="005C6EEC" w:rsidRDefault="00747376" w:rsidP="005C6EEC">
      <w:pPr>
        <w:widowControl w:val="0"/>
        <w:autoSpaceDE w:val="0"/>
        <w:autoSpaceDN w:val="0"/>
        <w:adjustRightInd w:val="0"/>
        <w:spacing w:after="0" w:line="240" w:lineRule="auto"/>
        <w:ind w:firstLine="567"/>
        <w:jc w:val="center"/>
        <w:outlineLvl w:val="0"/>
        <w:rPr>
          <w:b/>
        </w:rPr>
      </w:pPr>
      <w:r>
        <w:rPr>
          <w:rFonts w:ascii="Times New Roman" w:hAnsi="Times New Roman"/>
          <w:b/>
          <w:sz w:val="28"/>
          <w:szCs w:val="28"/>
        </w:rPr>
        <w:t>по расходам</w:t>
      </w:r>
    </w:p>
    <w:p w:rsidR="00747376" w:rsidRDefault="00747376" w:rsidP="00F23DCE">
      <w:pPr>
        <w:widowControl w:val="0"/>
        <w:autoSpaceDE w:val="0"/>
        <w:autoSpaceDN w:val="0"/>
        <w:adjustRightInd w:val="0"/>
        <w:spacing w:after="0" w:line="240" w:lineRule="auto"/>
        <w:ind w:firstLine="567"/>
        <w:outlineLvl w:val="0"/>
        <w:rPr>
          <w:rFonts w:ascii="Times New Roman" w:hAnsi="Times New Roman"/>
          <w:sz w:val="28"/>
          <w:szCs w:val="28"/>
        </w:rPr>
      </w:pPr>
    </w:p>
    <w:p w:rsidR="00747376" w:rsidRPr="00C21A94" w:rsidRDefault="00747376" w:rsidP="00C21A94">
      <w:pPr>
        <w:autoSpaceDE w:val="0"/>
        <w:autoSpaceDN w:val="0"/>
        <w:adjustRightInd w:val="0"/>
        <w:spacing w:after="0" w:line="240" w:lineRule="auto"/>
        <w:jc w:val="center"/>
        <w:outlineLvl w:val="0"/>
        <w:rPr>
          <w:rFonts w:ascii="Times New Roman" w:hAnsi="Times New Roman"/>
          <w:b/>
          <w:bCs/>
          <w:sz w:val="28"/>
          <w:szCs w:val="28"/>
        </w:rPr>
      </w:pPr>
      <w:r w:rsidRPr="00C21A94">
        <w:rPr>
          <w:rFonts w:ascii="Times New Roman" w:hAnsi="Times New Roman"/>
          <w:b/>
          <w:bCs/>
          <w:sz w:val="28"/>
          <w:szCs w:val="28"/>
        </w:rPr>
        <w:t>1. Общие положения</w:t>
      </w:r>
    </w:p>
    <w:p w:rsidR="00747376" w:rsidRPr="00C21A94" w:rsidRDefault="00747376" w:rsidP="00C21A94">
      <w:pPr>
        <w:autoSpaceDE w:val="0"/>
        <w:autoSpaceDN w:val="0"/>
        <w:adjustRightInd w:val="0"/>
        <w:spacing w:after="0" w:line="240" w:lineRule="auto"/>
        <w:ind w:firstLine="540"/>
        <w:jc w:val="both"/>
        <w:rPr>
          <w:rFonts w:ascii="Times New Roman" w:hAnsi="Times New Roman"/>
          <w:sz w:val="28"/>
          <w:szCs w:val="28"/>
        </w:rPr>
      </w:pPr>
    </w:p>
    <w:p w:rsidR="00747376" w:rsidRPr="00C21A94" w:rsidRDefault="00747376" w:rsidP="00C21A94">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 xml:space="preserve">1.1. Настоящий Порядок разработан в соответствии с Бюджетным </w:t>
      </w:r>
      <w:hyperlink r:id="rId8" w:history="1">
        <w:r w:rsidRPr="00C21A94">
          <w:rPr>
            <w:rFonts w:ascii="Times New Roman" w:hAnsi="Times New Roman"/>
            <w:color w:val="0000FF"/>
            <w:sz w:val="28"/>
            <w:szCs w:val="28"/>
          </w:rPr>
          <w:t>кодексом</w:t>
        </w:r>
      </w:hyperlink>
      <w:r w:rsidRPr="00C21A94">
        <w:rPr>
          <w:rFonts w:ascii="Times New Roman" w:hAnsi="Times New Roman"/>
          <w:sz w:val="28"/>
          <w:szCs w:val="28"/>
        </w:rPr>
        <w:t xml:space="preserve"> Российской Федерации, устанавливает порядок исполнения бюджета </w:t>
      </w:r>
      <w:r w:rsidRPr="00492D4B">
        <w:rPr>
          <w:rFonts w:ascii="Times New Roman" w:hAnsi="Times New Roman"/>
          <w:sz w:val="28"/>
          <w:szCs w:val="28"/>
        </w:rPr>
        <w:t>Махалинского сельсовета Кузнецкого района Пензенской области по расходам и последовательность взаимодействия ведущего специалиста – главного бухгалтера администрации Махалинского сельсовета Кузнецкого района Пензенской области (далее – ведущий специалист – главный бухгалтер) с главными распорядителями и получателями средств бюджета Махалинского сельсовета Кузне</w:t>
      </w:r>
      <w:r w:rsidRPr="009C729A">
        <w:rPr>
          <w:rFonts w:ascii="Times New Roman" w:hAnsi="Times New Roman"/>
          <w:sz w:val="28"/>
          <w:szCs w:val="28"/>
        </w:rPr>
        <w:t xml:space="preserve">цкого района </w:t>
      </w:r>
      <w:r w:rsidRPr="00C21A94">
        <w:rPr>
          <w:rFonts w:ascii="Times New Roman" w:hAnsi="Times New Roman"/>
          <w:sz w:val="28"/>
          <w:szCs w:val="28"/>
        </w:rPr>
        <w:t>Пензенской области (далее - получатели бюджетных средств) при осуществлении процедур принятия и учета бюджетных и денежных обязательств, подтверждения денежных обязательств, санкционирования оплаты денежных обязательств и подтверждения исполнения денежных обязательств.</w:t>
      </w:r>
    </w:p>
    <w:p w:rsidR="00747376" w:rsidRPr="00C21A94" w:rsidRDefault="00747376" w:rsidP="00C21A94">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 xml:space="preserve">1.2. Исполнение бюджета </w:t>
      </w:r>
      <w:r w:rsidRPr="00492D4B">
        <w:rPr>
          <w:rFonts w:ascii="Times New Roman" w:hAnsi="Times New Roman"/>
          <w:sz w:val="28"/>
          <w:szCs w:val="28"/>
        </w:rPr>
        <w:t>Махалинского сельсовета</w:t>
      </w:r>
      <w:r w:rsidRPr="009C729A">
        <w:rPr>
          <w:rFonts w:ascii="Times New Roman" w:hAnsi="Times New Roman"/>
          <w:sz w:val="28"/>
          <w:szCs w:val="28"/>
        </w:rPr>
        <w:t xml:space="preserve"> Кузнецкого района </w:t>
      </w:r>
      <w:r w:rsidRPr="00C21A94">
        <w:rPr>
          <w:rFonts w:ascii="Times New Roman" w:hAnsi="Times New Roman"/>
          <w:sz w:val="28"/>
          <w:szCs w:val="28"/>
        </w:rPr>
        <w:t xml:space="preserve">Пензенской области по расходам осуществляется с применением автоматизированной системы управления бюджетным процессом </w:t>
      </w:r>
      <w:r>
        <w:rPr>
          <w:rFonts w:ascii="Times New Roman" w:hAnsi="Times New Roman"/>
          <w:sz w:val="28"/>
          <w:szCs w:val="28"/>
        </w:rPr>
        <w:t>«</w:t>
      </w:r>
      <w:r w:rsidRPr="00C21A94">
        <w:rPr>
          <w:rFonts w:ascii="Times New Roman" w:hAnsi="Times New Roman"/>
          <w:sz w:val="28"/>
          <w:szCs w:val="28"/>
        </w:rPr>
        <w:t>АЦК-Финансы</w:t>
      </w:r>
      <w:r>
        <w:rPr>
          <w:rFonts w:ascii="Times New Roman" w:hAnsi="Times New Roman"/>
          <w:sz w:val="28"/>
          <w:szCs w:val="28"/>
        </w:rPr>
        <w:t>»</w:t>
      </w:r>
      <w:r w:rsidRPr="00C21A94">
        <w:rPr>
          <w:rFonts w:ascii="Times New Roman" w:hAnsi="Times New Roman"/>
          <w:sz w:val="28"/>
          <w:szCs w:val="28"/>
        </w:rPr>
        <w:t xml:space="preserve"> (далее - АСУ БП </w:t>
      </w:r>
      <w:r>
        <w:rPr>
          <w:rFonts w:ascii="Times New Roman" w:hAnsi="Times New Roman"/>
          <w:sz w:val="28"/>
          <w:szCs w:val="28"/>
        </w:rPr>
        <w:t>«</w:t>
      </w:r>
      <w:r w:rsidRPr="00C21A94">
        <w:rPr>
          <w:rFonts w:ascii="Times New Roman" w:hAnsi="Times New Roman"/>
          <w:sz w:val="28"/>
          <w:szCs w:val="28"/>
        </w:rPr>
        <w:t>АЦК-Финансы</w:t>
      </w:r>
      <w:r>
        <w:rPr>
          <w:rFonts w:ascii="Times New Roman" w:hAnsi="Times New Roman"/>
          <w:sz w:val="28"/>
          <w:szCs w:val="28"/>
        </w:rPr>
        <w:t>»</w:t>
      </w:r>
      <w:r w:rsidRPr="00C21A94">
        <w:rPr>
          <w:rFonts w:ascii="Times New Roman" w:hAnsi="Times New Roman"/>
          <w:sz w:val="28"/>
          <w:szCs w:val="28"/>
        </w:rPr>
        <w:t>).</w:t>
      </w:r>
    </w:p>
    <w:p w:rsidR="00747376" w:rsidRPr="00492D4B" w:rsidRDefault="00747376" w:rsidP="00C21A94">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 xml:space="preserve">1.3. Зачисление всех кассовых поступлений и осуществление всех кассовых выплат из бюджета </w:t>
      </w:r>
      <w:r w:rsidRPr="00492D4B">
        <w:rPr>
          <w:rFonts w:ascii="Times New Roman" w:hAnsi="Times New Roman"/>
          <w:sz w:val="28"/>
          <w:szCs w:val="28"/>
        </w:rPr>
        <w:t>Махалинского сельсовета Кузнецкого района Пензенской области осуществляется с ЕКС (единого казначейского счета), открытого в Отделении Пенза Банка России//УФК по Пензенской области г. Пенза.</w:t>
      </w:r>
    </w:p>
    <w:p w:rsidR="00747376" w:rsidRPr="00492D4B" w:rsidRDefault="00747376" w:rsidP="00C21A94">
      <w:pPr>
        <w:autoSpaceDE w:val="0"/>
        <w:autoSpaceDN w:val="0"/>
        <w:adjustRightInd w:val="0"/>
        <w:spacing w:after="0" w:line="240" w:lineRule="auto"/>
        <w:ind w:firstLine="539"/>
        <w:jc w:val="both"/>
        <w:rPr>
          <w:rFonts w:ascii="Times New Roman" w:hAnsi="Times New Roman"/>
          <w:sz w:val="28"/>
          <w:szCs w:val="28"/>
        </w:rPr>
      </w:pPr>
      <w:r w:rsidRPr="00492D4B">
        <w:rPr>
          <w:rFonts w:ascii="Times New Roman" w:hAnsi="Times New Roman"/>
          <w:sz w:val="28"/>
          <w:szCs w:val="28"/>
        </w:rPr>
        <w:t>1.4. Администрация Махалинского сельсовета Кузнецкого района Пензенской области (далее - администрация) при постановке на учет бюджетных и денежных обязательств, санкционировании оплаты денежных обязательств осуществляет контроль за:</w:t>
      </w:r>
    </w:p>
    <w:p w:rsidR="00747376" w:rsidRPr="00492D4B" w:rsidRDefault="00747376" w:rsidP="00C21A94">
      <w:pPr>
        <w:autoSpaceDE w:val="0"/>
        <w:autoSpaceDN w:val="0"/>
        <w:adjustRightInd w:val="0"/>
        <w:spacing w:after="0" w:line="240" w:lineRule="auto"/>
        <w:ind w:firstLine="539"/>
        <w:jc w:val="both"/>
        <w:rPr>
          <w:rFonts w:ascii="Times New Roman" w:hAnsi="Times New Roman"/>
          <w:sz w:val="28"/>
          <w:szCs w:val="28"/>
        </w:rPr>
      </w:pPr>
      <w:r w:rsidRPr="00492D4B">
        <w:rPr>
          <w:rFonts w:ascii="Times New Roman" w:hAnsi="Times New Roman"/>
          <w:sz w:val="28"/>
          <w:szCs w:val="28"/>
        </w:rPr>
        <w:t>- непревышением бюджетных обязательств над соответствующими лимитами бюджетных обязательств или бюджетными ассигнованиями, доведенными до получателя бюджетных средств, а также соответствием информации о бюджетном обязательстве коду классификации расходов бюджета Махалинского сельсовета Кузнецкого района Пензенской области;</w:t>
      </w:r>
    </w:p>
    <w:p w:rsidR="00747376" w:rsidRPr="00492D4B" w:rsidRDefault="00747376" w:rsidP="00C21A94">
      <w:pPr>
        <w:autoSpaceDE w:val="0"/>
        <w:autoSpaceDN w:val="0"/>
        <w:adjustRightInd w:val="0"/>
        <w:spacing w:after="0" w:line="240" w:lineRule="auto"/>
        <w:ind w:firstLine="539"/>
        <w:jc w:val="both"/>
        <w:rPr>
          <w:rFonts w:ascii="Times New Roman" w:hAnsi="Times New Roman"/>
          <w:sz w:val="28"/>
          <w:szCs w:val="28"/>
        </w:rPr>
      </w:pPr>
      <w:r w:rsidRPr="00492D4B">
        <w:rPr>
          <w:rFonts w:ascii="Times New Roman" w:hAnsi="Times New Roman"/>
          <w:sz w:val="28"/>
          <w:szCs w:val="28"/>
        </w:rPr>
        <w:t>- соответствием информации о денежном обязательстве информации о поставленном на учет соответствующем бюджетном обязательстве;</w:t>
      </w:r>
    </w:p>
    <w:p w:rsidR="00747376" w:rsidRPr="00C21A94" w:rsidRDefault="00747376" w:rsidP="00C21A94">
      <w:pPr>
        <w:autoSpaceDE w:val="0"/>
        <w:autoSpaceDN w:val="0"/>
        <w:adjustRightInd w:val="0"/>
        <w:spacing w:after="0" w:line="240" w:lineRule="auto"/>
        <w:ind w:firstLine="539"/>
        <w:jc w:val="both"/>
        <w:rPr>
          <w:rFonts w:ascii="Times New Roman" w:hAnsi="Times New Roman"/>
          <w:sz w:val="28"/>
          <w:szCs w:val="28"/>
        </w:rPr>
      </w:pPr>
      <w:r w:rsidRPr="00492D4B">
        <w:rPr>
          <w:rFonts w:ascii="Times New Roman" w:hAnsi="Times New Roman"/>
          <w:sz w:val="28"/>
          <w:szCs w:val="28"/>
        </w:rPr>
        <w:t>- соответствием информации, указанной в платежном документе для оплаты денежного обязательства, информации о денежном обязательстве</w:t>
      </w:r>
      <w:r w:rsidRPr="00C21A94">
        <w:rPr>
          <w:rFonts w:ascii="Times New Roman" w:hAnsi="Times New Roman"/>
          <w:sz w:val="28"/>
          <w:szCs w:val="28"/>
        </w:rPr>
        <w:t>;</w:t>
      </w:r>
    </w:p>
    <w:p w:rsidR="00747376" w:rsidRPr="00C21A94" w:rsidRDefault="00747376" w:rsidP="00C21A94">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 наличием документов, подтверждающих возникновение денежного обязательства.</w:t>
      </w:r>
    </w:p>
    <w:p w:rsidR="00747376" w:rsidRPr="00C21A94" w:rsidRDefault="00747376" w:rsidP="00C21A94">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 xml:space="preserve">В случае, если бюджетное обязательство возникло на основании </w:t>
      </w:r>
      <w:r>
        <w:rPr>
          <w:rFonts w:ascii="Times New Roman" w:hAnsi="Times New Roman"/>
          <w:sz w:val="28"/>
          <w:szCs w:val="28"/>
        </w:rPr>
        <w:t>муниципального</w:t>
      </w:r>
      <w:r w:rsidRPr="00C21A94">
        <w:rPr>
          <w:rFonts w:ascii="Times New Roman" w:hAnsi="Times New Roman"/>
          <w:sz w:val="28"/>
          <w:szCs w:val="28"/>
        </w:rPr>
        <w:t xml:space="preserve"> контракта, дополнительно осуществляется контроль за соответствием сведений о </w:t>
      </w:r>
      <w:r>
        <w:rPr>
          <w:rFonts w:ascii="Times New Roman" w:hAnsi="Times New Roman"/>
          <w:sz w:val="28"/>
          <w:szCs w:val="28"/>
        </w:rPr>
        <w:t>муниципальном</w:t>
      </w:r>
      <w:r w:rsidRPr="00C21A94">
        <w:rPr>
          <w:rFonts w:ascii="Times New Roman" w:hAnsi="Times New Roman"/>
          <w:sz w:val="28"/>
          <w:szCs w:val="28"/>
        </w:rPr>
        <w:t xml:space="preserve"> контракте в реестре контрактов,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 сведений о принятом на учет бюджетном обязательстве, возникшем на основании </w:t>
      </w:r>
      <w:r>
        <w:rPr>
          <w:rFonts w:ascii="Times New Roman" w:hAnsi="Times New Roman"/>
          <w:sz w:val="28"/>
          <w:szCs w:val="28"/>
        </w:rPr>
        <w:t>муниципального</w:t>
      </w:r>
      <w:r w:rsidRPr="00C21A94">
        <w:rPr>
          <w:rFonts w:ascii="Times New Roman" w:hAnsi="Times New Roman"/>
          <w:sz w:val="28"/>
          <w:szCs w:val="28"/>
        </w:rPr>
        <w:t xml:space="preserve"> контракта, условиям </w:t>
      </w:r>
      <w:r>
        <w:rPr>
          <w:rFonts w:ascii="Times New Roman" w:hAnsi="Times New Roman"/>
          <w:sz w:val="28"/>
          <w:szCs w:val="28"/>
        </w:rPr>
        <w:t>муниципального</w:t>
      </w:r>
      <w:r w:rsidRPr="00C21A94">
        <w:rPr>
          <w:rFonts w:ascii="Times New Roman" w:hAnsi="Times New Roman"/>
          <w:sz w:val="28"/>
          <w:szCs w:val="28"/>
        </w:rPr>
        <w:t xml:space="preserve"> контракта.</w:t>
      </w:r>
    </w:p>
    <w:p w:rsidR="00747376" w:rsidRPr="00C21A94" w:rsidRDefault="00747376" w:rsidP="00C21A94">
      <w:pPr>
        <w:autoSpaceDE w:val="0"/>
        <w:autoSpaceDN w:val="0"/>
        <w:adjustRightInd w:val="0"/>
        <w:spacing w:after="0" w:line="240" w:lineRule="auto"/>
        <w:ind w:firstLine="540"/>
        <w:jc w:val="both"/>
        <w:rPr>
          <w:rFonts w:ascii="Times New Roman" w:hAnsi="Times New Roman"/>
          <w:sz w:val="28"/>
          <w:szCs w:val="28"/>
        </w:rPr>
      </w:pPr>
    </w:p>
    <w:p w:rsidR="00747376" w:rsidRPr="00C21A94" w:rsidRDefault="00747376" w:rsidP="00C21A94">
      <w:pPr>
        <w:autoSpaceDE w:val="0"/>
        <w:autoSpaceDN w:val="0"/>
        <w:adjustRightInd w:val="0"/>
        <w:spacing w:after="0" w:line="240" w:lineRule="auto"/>
        <w:jc w:val="center"/>
        <w:outlineLvl w:val="0"/>
        <w:rPr>
          <w:rFonts w:ascii="Times New Roman" w:hAnsi="Times New Roman"/>
          <w:b/>
          <w:bCs/>
          <w:sz w:val="28"/>
          <w:szCs w:val="28"/>
        </w:rPr>
      </w:pPr>
      <w:r w:rsidRPr="00C21A94">
        <w:rPr>
          <w:rFonts w:ascii="Times New Roman" w:hAnsi="Times New Roman"/>
          <w:b/>
          <w:bCs/>
          <w:sz w:val="28"/>
          <w:szCs w:val="28"/>
        </w:rPr>
        <w:t>2. Принятие и учет бюджетных и денежных обязательств</w:t>
      </w:r>
    </w:p>
    <w:p w:rsidR="00747376" w:rsidRPr="00C21A94" w:rsidRDefault="00747376" w:rsidP="00C21A94">
      <w:pPr>
        <w:autoSpaceDE w:val="0"/>
        <w:autoSpaceDN w:val="0"/>
        <w:adjustRightInd w:val="0"/>
        <w:spacing w:after="0" w:line="240" w:lineRule="auto"/>
        <w:ind w:firstLine="540"/>
        <w:jc w:val="both"/>
        <w:rPr>
          <w:rFonts w:ascii="Times New Roman" w:hAnsi="Times New Roman"/>
          <w:sz w:val="28"/>
          <w:szCs w:val="28"/>
        </w:rPr>
      </w:pPr>
    </w:p>
    <w:p w:rsidR="00747376" w:rsidRPr="00C21A94" w:rsidRDefault="00747376" w:rsidP="00C21A94">
      <w:pPr>
        <w:autoSpaceDE w:val="0"/>
        <w:autoSpaceDN w:val="0"/>
        <w:adjustRightInd w:val="0"/>
        <w:spacing w:after="0" w:line="240" w:lineRule="auto"/>
        <w:jc w:val="center"/>
        <w:outlineLvl w:val="1"/>
        <w:rPr>
          <w:rFonts w:ascii="Times New Roman" w:hAnsi="Times New Roman"/>
          <w:b/>
          <w:bCs/>
          <w:sz w:val="28"/>
          <w:szCs w:val="28"/>
        </w:rPr>
      </w:pPr>
      <w:r w:rsidRPr="00C21A94">
        <w:rPr>
          <w:rFonts w:ascii="Times New Roman" w:hAnsi="Times New Roman"/>
          <w:b/>
          <w:bCs/>
          <w:sz w:val="28"/>
          <w:szCs w:val="28"/>
        </w:rPr>
        <w:t>2.1. Принятие и учет бюджетных обязательств</w:t>
      </w:r>
    </w:p>
    <w:p w:rsidR="00747376" w:rsidRPr="00C21A94" w:rsidRDefault="00747376" w:rsidP="00C21A94">
      <w:pPr>
        <w:autoSpaceDE w:val="0"/>
        <w:autoSpaceDN w:val="0"/>
        <w:adjustRightInd w:val="0"/>
        <w:spacing w:after="0" w:line="240" w:lineRule="auto"/>
        <w:ind w:firstLine="540"/>
        <w:jc w:val="both"/>
        <w:rPr>
          <w:rFonts w:ascii="Times New Roman" w:hAnsi="Times New Roman"/>
          <w:sz w:val="28"/>
          <w:szCs w:val="28"/>
        </w:rPr>
      </w:pP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xml:space="preserve">2.1.1. Получатель средств бюджета </w:t>
      </w:r>
      <w:r w:rsidRPr="00492D4B">
        <w:rPr>
          <w:rFonts w:ascii="Times New Roman" w:hAnsi="Times New Roman"/>
          <w:sz w:val="28"/>
          <w:szCs w:val="28"/>
        </w:rPr>
        <w:t>Махалинского сельсовета Кузнецкого района Пензенской области принимает бюджетные обязательства в пределах доведенных до него в текущем финансовом году и плановом периоде лимитов бюджетных обязательств.</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2.1.2. Получатель бюджетных средств принимает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Заключение муниципальных контрактов на поставку товаров, выполнение работ, оказание услуг для муниципальных нужд Махалинского сельсовета Кузнецкого района Пензенской области (далее – муниципальный контракт), иных договоров осуществляется в соответствии с федеральным законодательством и нормативными правовыми актами Махалинского сельсовета Кузнецкого</w:t>
      </w:r>
      <w:r w:rsidRPr="009C729A">
        <w:rPr>
          <w:rFonts w:ascii="Times New Roman" w:hAnsi="Times New Roman"/>
          <w:sz w:val="28"/>
          <w:szCs w:val="28"/>
        </w:rPr>
        <w:t xml:space="preserve"> района</w:t>
      </w:r>
      <w:r w:rsidRPr="00C21A94">
        <w:rPr>
          <w:rFonts w:ascii="Times New Roman" w:hAnsi="Times New Roman"/>
          <w:sz w:val="28"/>
          <w:szCs w:val="28"/>
        </w:rPr>
        <w:t xml:space="preserve"> Пензенской области.</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xml:space="preserve">2.1.3. </w:t>
      </w:r>
      <w:r w:rsidRPr="00492D4B">
        <w:rPr>
          <w:rFonts w:ascii="Times New Roman" w:hAnsi="Times New Roman"/>
          <w:sz w:val="28"/>
          <w:szCs w:val="28"/>
        </w:rPr>
        <w:t>Бюджетные обязательства, подлежащие исполнению за счет средств бюджета Махалинского сельсовета Кузнецкого района Пензенской области, учитываются в пределах неиспользованных остатков лимитов бюджетных обязательств на текущий финансовый год по кодам классификации расходов бюджета Махалинского сельсовета Кузнецкого района Пензенской области.</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Бюджетные обязательства, не исполненные в текущем финансовом году или принятые на срок, превышающий пределы</w:t>
      </w:r>
      <w:r w:rsidRPr="00C21A94">
        <w:rPr>
          <w:rFonts w:ascii="Times New Roman" w:hAnsi="Times New Roman"/>
          <w:sz w:val="28"/>
          <w:szCs w:val="28"/>
        </w:rPr>
        <w:t xml:space="preserve"> текущего финансового года, подлежат первоочередному учету в очередном финансовом году за счет лимитов бюджетных обязательств очередного финансового года.</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2.1.4. В соответствии с настоящим Порядком учету подлежат бюджетные обязательства, возникающие из:</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xml:space="preserve">- заключенных </w:t>
      </w:r>
      <w:r>
        <w:rPr>
          <w:rFonts w:ascii="Times New Roman" w:hAnsi="Times New Roman"/>
          <w:sz w:val="28"/>
          <w:szCs w:val="28"/>
        </w:rPr>
        <w:t>муниципальных</w:t>
      </w:r>
      <w:r w:rsidRPr="00C21A94">
        <w:rPr>
          <w:rFonts w:ascii="Times New Roman" w:hAnsi="Times New Roman"/>
          <w:sz w:val="28"/>
          <w:szCs w:val="28"/>
        </w:rPr>
        <w:t xml:space="preserve"> контрактов (договоров) на поставку товаров, выполнение работ, оказание услуг для </w:t>
      </w:r>
      <w:r>
        <w:rPr>
          <w:rFonts w:ascii="Times New Roman" w:hAnsi="Times New Roman"/>
          <w:sz w:val="28"/>
          <w:szCs w:val="28"/>
        </w:rPr>
        <w:t>муниципальных</w:t>
      </w:r>
      <w:r w:rsidRPr="00C21A94">
        <w:rPr>
          <w:rFonts w:ascii="Times New Roman" w:hAnsi="Times New Roman"/>
          <w:sz w:val="28"/>
          <w:szCs w:val="28"/>
        </w:rPr>
        <w:t xml:space="preserve"> нужд с физическими и юридическими лицами, индивидуальными предпринимателями (далее - </w:t>
      </w:r>
      <w:r>
        <w:rPr>
          <w:rFonts w:ascii="Times New Roman" w:hAnsi="Times New Roman"/>
          <w:sz w:val="28"/>
          <w:szCs w:val="28"/>
        </w:rPr>
        <w:t>муниципальный</w:t>
      </w:r>
      <w:r w:rsidRPr="00C21A94">
        <w:rPr>
          <w:rFonts w:ascii="Times New Roman" w:hAnsi="Times New Roman"/>
          <w:sz w:val="28"/>
          <w:szCs w:val="28"/>
        </w:rPr>
        <w:t xml:space="preserve"> контракт (договор));</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xml:space="preserve">- исполнительного документа (исполнительный лист, судебный приказ) (далее - </w:t>
      </w:r>
      <w:r w:rsidRPr="00492D4B">
        <w:rPr>
          <w:rFonts w:ascii="Times New Roman" w:hAnsi="Times New Roman"/>
          <w:sz w:val="28"/>
          <w:szCs w:val="28"/>
        </w:rPr>
        <w:t>исполнительный документ), предусматривающего обращение взыскания на средства бюджета Махалинского сельсовета Кузнецкого района Пензенской области;</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 решения налогового органа о взыскании налога, сбора, страхового взноса, пеней и штрафов, предусматривающих обращение взыскания на средства бюджета Махалинского сельсовета Кузнецкого района Пензенской области (далее - решение налогового органа);</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 закона, иного нормативного правового акта, связанные с:</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социальными выплатами населению;</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предоставлением субсидий муниципальным бюджетным и автономным учреждениям Махалинского сельсовета Кузнецкого района Пензенской области на выполнение муниципального задания, юридическим лицам, индивидуальным предпринимателям, физическим лицам - производителям товаров, работ, услуг;</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обслуживанием муниципального долга Махалинского сельсовета Кузнецкого района Пензенской области;</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обеспечением выполнения функций органов местного самоуправления и казенных учреждений Махалинского сельсовета Кузнецкого района</w:t>
      </w:r>
      <w:r w:rsidRPr="009C729A">
        <w:rPr>
          <w:rFonts w:ascii="Times New Roman" w:hAnsi="Times New Roman"/>
          <w:sz w:val="28"/>
          <w:szCs w:val="28"/>
        </w:rPr>
        <w:t xml:space="preserve"> </w:t>
      </w:r>
      <w:r w:rsidRPr="00C21A94">
        <w:rPr>
          <w:rFonts w:ascii="Times New Roman" w:hAnsi="Times New Roman"/>
          <w:sz w:val="28"/>
          <w:szCs w:val="28"/>
        </w:rPr>
        <w:t>Пензенской области (за исключением бюджетных обязательств по поставке товаров, выполнению работ, оказанию услуг).</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xml:space="preserve">2.1.5. Бюджетные обязательства, возникшие из закона, иного нормативного акта, принимаются к учету на основании принятых к исполнению документов для оплаты денежных обязательств, представленных получателями средств бюджета </w:t>
      </w:r>
      <w:r w:rsidRPr="00492D4B">
        <w:rPr>
          <w:rFonts w:ascii="Times New Roman" w:hAnsi="Times New Roman"/>
          <w:sz w:val="28"/>
          <w:szCs w:val="28"/>
        </w:rPr>
        <w:t>Махалинского сельсовета Кузнецкого района Пензенской области в соответствии с настоящим Порядком.</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2.1.6. Получатели средств бюджета Махалинского сельсовета Кузнецкого района Пензенской области не позднее шести рабочих дней со дня заключения муниципальных контрактов (договоров) представляют их для постановки на учет ведущему специалисту – главному бухгалтеру.</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 xml:space="preserve">2.1.7. Регистрация муниципальных контрактов (договоров) при осуществлении закупок товаров, работ, услуг для обеспечения муниципальных нужд с учетом положений Федерального </w:t>
      </w:r>
      <w:hyperlink r:id="rId9" w:history="1">
        <w:r w:rsidRPr="00492D4B">
          <w:rPr>
            <w:rFonts w:ascii="Times New Roman" w:hAnsi="Times New Roman"/>
            <w:sz w:val="28"/>
            <w:szCs w:val="28"/>
          </w:rPr>
          <w:t>закона</w:t>
        </w:r>
      </w:hyperlink>
      <w:r w:rsidRPr="00492D4B">
        <w:rPr>
          <w:rFonts w:ascii="Times New Roman" w:hAnsi="Times New Roman"/>
          <w:sz w:val="28"/>
          <w:szCs w:val="28"/>
        </w:rPr>
        <w:t xml:space="preserve"> от 05.04.2013 № 44-ФЗ «О контрактной системе в сфере закупок товаров, работ, услуг для обеспечения государственных и муниципальных нужд» (с изменениями) (далее - Федеральный закон № 44-ФЗ) производится  в АСУ БП «АЦК - Финансы».</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2.1.8. Постановка на учет бюджетного обязательства осуществляется в АСУ БП «АЦК-Финансы» одновременно с регистрацией электронного документа «Договор» (далее - ЭД «Договор») на основании документов, подтверждающих принятие получателем средств бюджета Махалинского сельсовета Кузнецкого района Пензенской области бюджетных обязательств (далее -</w:t>
      </w:r>
      <w:r w:rsidRPr="00C21A94">
        <w:rPr>
          <w:rFonts w:ascii="Times New Roman" w:hAnsi="Times New Roman"/>
          <w:sz w:val="28"/>
          <w:szCs w:val="28"/>
        </w:rPr>
        <w:t xml:space="preserve"> документы-основания):</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xml:space="preserve">- </w:t>
      </w:r>
      <w:r>
        <w:rPr>
          <w:rFonts w:ascii="Times New Roman" w:hAnsi="Times New Roman"/>
          <w:sz w:val="28"/>
          <w:szCs w:val="28"/>
        </w:rPr>
        <w:t>муниципального</w:t>
      </w:r>
      <w:r w:rsidRPr="00C21A94">
        <w:rPr>
          <w:rFonts w:ascii="Times New Roman" w:hAnsi="Times New Roman"/>
          <w:sz w:val="28"/>
          <w:szCs w:val="28"/>
        </w:rPr>
        <w:t xml:space="preserve"> контракта (договора) с приложениями, указанными в </w:t>
      </w:r>
      <w:r>
        <w:rPr>
          <w:rFonts w:ascii="Times New Roman" w:hAnsi="Times New Roman"/>
          <w:sz w:val="28"/>
          <w:szCs w:val="28"/>
        </w:rPr>
        <w:t>муниципальном</w:t>
      </w:r>
      <w:r w:rsidRPr="00C21A94">
        <w:rPr>
          <w:rFonts w:ascii="Times New Roman" w:hAnsi="Times New Roman"/>
          <w:sz w:val="28"/>
          <w:szCs w:val="28"/>
        </w:rPr>
        <w:t xml:space="preserve"> контракте (договоре);</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xml:space="preserve">- протокола, подтверждающего выбор подрядчика (поставщика) в зависимости от способа размещения заказа, по итогам которого заключен </w:t>
      </w:r>
      <w:r>
        <w:rPr>
          <w:rFonts w:ascii="Times New Roman" w:hAnsi="Times New Roman"/>
          <w:sz w:val="28"/>
          <w:szCs w:val="28"/>
        </w:rPr>
        <w:t>муниципальный</w:t>
      </w:r>
      <w:r w:rsidRPr="00C21A94">
        <w:rPr>
          <w:rFonts w:ascii="Times New Roman" w:hAnsi="Times New Roman"/>
          <w:sz w:val="28"/>
          <w:szCs w:val="28"/>
        </w:rPr>
        <w:t xml:space="preserve"> контракт (договор);</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xml:space="preserve">- документа, подтверждающего предоставление обеспечения исполнения </w:t>
      </w:r>
      <w:r>
        <w:rPr>
          <w:rFonts w:ascii="Times New Roman" w:hAnsi="Times New Roman"/>
          <w:sz w:val="28"/>
          <w:szCs w:val="28"/>
        </w:rPr>
        <w:t>муниципального</w:t>
      </w:r>
      <w:r w:rsidRPr="00C21A94">
        <w:rPr>
          <w:rFonts w:ascii="Times New Roman" w:hAnsi="Times New Roman"/>
          <w:sz w:val="28"/>
          <w:szCs w:val="28"/>
        </w:rPr>
        <w:t xml:space="preserve"> контракта.</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Д</w:t>
      </w:r>
      <w:r w:rsidRPr="00C21A94">
        <w:rPr>
          <w:rFonts w:ascii="Times New Roman" w:hAnsi="Times New Roman"/>
          <w:sz w:val="28"/>
          <w:szCs w:val="28"/>
        </w:rPr>
        <w:t>окумент</w:t>
      </w:r>
      <w:r>
        <w:rPr>
          <w:rFonts w:ascii="Times New Roman" w:hAnsi="Times New Roman"/>
          <w:sz w:val="28"/>
          <w:szCs w:val="28"/>
        </w:rPr>
        <w:t>ы</w:t>
      </w:r>
      <w:r w:rsidRPr="00C21A94">
        <w:rPr>
          <w:rFonts w:ascii="Times New Roman" w:hAnsi="Times New Roman"/>
          <w:sz w:val="28"/>
          <w:szCs w:val="28"/>
        </w:rPr>
        <w:t>-основания представляются в виде файла, содержащего электронные копии бумажных документов, созданные посредством сканирования оригиналов или электронных копий документов.</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xml:space="preserve">В </w:t>
      </w:r>
      <w:r>
        <w:rPr>
          <w:rFonts w:ascii="Times New Roman" w:hAnsi="Times New Roman"/>
          <w:sz w:val="28"/>
          <w:szCs w:val="28"/>
        </w:rPr>
        <w:t>администрацию</w:t>
      </w:r>
      <w:r w:rsidRPr="00C21A94">
        <w:rPr>
          <w:rFonts w:ascii="Times New Roman" w:hAnsi="Times New Roman"/>
          <w:sz w:val="28"/>
          <w:szCs w:val="28"/>
        </w:rPr>
        <w:t xml:space="preserve"> ЭД </w:t>
      </w:r>
      <w:r>
        <w:rPr>
          <w:rFonts w:ascii="Times New Roman" w:hAnsi="Times New Roman"/>
          <w:sz w:val="28"/>
          <w:szCs w:val="28"/>
        </w:rPr>
        <w:t>«</w:t>
      </w:r>
      <w:r w:rsidRPr="00C21A94">
        <w:rPr>
          <w:rFonts w:ascii="Times New Roman" w:hAnsi="Times New Roman"/>
          <w:sz w:val="28"/>
          <w:szCs w:val="28"/>
        </w:rPr>
        <w:t>Договор</w:t>
      </w:r>
      <w:r>
        <w:rPr>
          <w:rFonts w:ascii="Times New Roman" w:hAnsi="Times New Roman"/>
          <w:sz w:val="28"/>
          <w:szCs w:val="28"/>
        </w:rPr>
        <w:t>»</w:t>
      </w:r>
      <w:r w:rsidRPr="00C21A94">
        <w:rPr>
          <w:rFonts w:ascii="Times New Roman" w:hAnsi="Times New Roman"/>
          <w:sz w:val="28"/>
          <w:szCs w:val="28"/>
        </w:rPr>
        <w:t xml:space="preserve"> поступает на статусе </w:t>
      </w:r>
      <w:r>
        <w:rPr>
          <w:rFonts w:ascii="Times New Roman" w:hAnsi="Times New Roman"/>
          <w:sz w:val="28"/>
          <w:szCs w:val="28"/>
        </w:rPr>
        <w:t>«</w:t>
      </w:r>
      <w:r w:rsidRPr="00492D4B">
        <w:rPr>
          <w:rFonts w:ascii="Times New Roman" w:hAnsi="Times New Roman"/>
          <w:sz w:val="28"/>
          <w:szCs w:val="28"/>
        </w:rPr>
        <w:t>Отложен».</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bookmarkStart w:id="0" w:name="Par42"/>
      <w:bookmarkEnd w:id="0"/>
      <w:r w:rsidRPr="00492D4B">
        <w:rPr>
          <w:rFonts w:ascii="Times New Roman" w:hAnsi="Times New Roman"/>
          <w:sz w:val="28"/>
          <w:szCs w:val="28"/>
        </w:rPr>
        <w:t>2.1.9. При постановке на учет бюджетных обязательств ведущий специалист – главный бухгалтер в течение трех рабочих дней проверяет:</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1) наличие документов-оснований;</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2) соответствие информации, содержащейся в ЭД «Договор»;</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3) правильность применения указанного в ЭД «Договор» кода (кодов) классификации расходов бюджета Махалинского сельсовета Кузнецкого</w:t>
      </w:r>
      <w:r w:rsidRPr="009C729A">
        <w:rPr>
          <w:rFonts w:ascii="Times New Roman" w:hAnsi="Times New Roman"/>
          <w:sz w:val="28"/>
          <w:szCs w:val="28"/>
        </w:rPr>
        <w:t xml:space="preserve"> района</w:t>
      </w:r>
      <w:r w:rsidRPr="00C21A94">
        <w:rPr>
          <w:rFonts w:ascii="Times New Roman" w:hAnsi="Times New Roman"/>
          <w:sz w:val="28"/>
          <w:szCs w:val="28"/>
        </w:rPr>
        <w:t xml:space="preserve"> Пензенской области в соответствии с предметом </w:t>
      </w:r>
      <w:r>
        <w:rPr>
          <w:rFonts w:ascii="Times New Roman" w:hAnsi="Times New Roman"/>
          <w:sz w:val="28"/>
          <w:szCs w:val="28"/>
        </w:rPr>
        <w:t>муниципального</w:t>
      </w:r>
      <w:r w:rsidRPr="00C21A94">
        <w:rPr>
          <w:rFonts w:ascii="Times New Roman" w:hAnsi="Times New Roman"/>
          <w:sz w:val="28"/>
          <w:szCs w:val="28"/>
        </w:rPr>
        <w:t xml:space="preserve"> контракта (договора);</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xml:space="preserve">4) правильность заполнения соответствующих реквизитов и показателей ЭД </w:t>
      </w:r>
      <w:r>
        <w:rPr>
          <w:rFonts w:ascii="Times New Roman" w:hAnsi="Times New Roman"/>
          <w:sz w:val="28"/>
          <w:szCs w:val="28"/>
        </w:rPr>
        <w:t>«</w:t>
      </w:r>
      <w:r w:rsidRPr="00C21A94">
        <w:rPr>
          <w:rFonts w:ascii="Times New Roman" w:hAnsi="Times New Roman"/>
          <w:sz w:val="28"/>
          <w:szCs w:val="28"/>
        </w:rPr>
        <w:t>Договор</w:t>
      </w:r>
      <w:r>
        <w:rPr>
          <w:rFonts w:ascii="Times New Roman" w:hAnsi="Times New Roman"/>
          <w:sz w:val="28"/>
          <w:szCs w:val="28"/>
        </w:rPr>
        <w:t>»</w:t>
      </w:r>
      <w:r w:rsidRPr="00C21A94">
        <w:rPr>
          <w:rFonts w:ascii="Times New Roman" w:hAnsi="Times New Roman"/>
          <w:sz w:val="28"/>
          <w:szCs w:val="28"/>
        </w:rPr>
        <w:t>:</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xml:space="preserve">по разделу </w:t>
      </w:r>
      <w:r>
        <w:rPr>
          <w:rFonts w:ascii="Times New Roman" w:hAnsi="Times New Roman"/>
          <w:sz w:val="28"/>
          <w:szCs w:val="28"/>
        </w:rPr>
        <w:t>«</w:t>
      </w:r>
      <w:r w:rsidRPr="00C21A94">
        <w:rPr>
          <w:rFonts w:ascii="Times New Roman" w:hAnsi="Times New Roman"/>
          <w:sz w:val="28"/>
          <w:szCs w:val="28"/>
        </w:rPr>
        <w:t>Общая информация</w:t>
      </w:r>
      <w:r>
        <w:rPr>
          <w:rFonts w:ascii="Times New Roman" w:hAnsi="Times New Roman"/>
          <w:sz w:val="28"/>
          <w:szCs w:val="28"/>
        </w:rPr>
        <w:t>»</w:t>
      </w:r>
      <w:r w:rsidRPr="00C21A94">
        <w:rPr>
          <w:rFonts w:ascii="Times New Roman" w:hAnsi="Times New Roman"/>
          <w:sz w:val="28"/>
          <w:szCs w:val="28"/>
        </w:rPr>
        <w:t>:</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xml:space="preserve">- номера </w:t>
      </w:r>
      <w:r>
        <w:rPr>
          <w:rFonts w:ascii="Times New Roman" w:hAnsi="Times New Roman"/>
          <w:sz w:val="28"/>
          <w:szCs w:val="28"/>
        </w:rPr>
        <w:t>муниципального</w:t>
      </w:r>
      <w:r w:rsidRPr="00C21A94">
        <w:rPr>
          <w:rFonts w:ascii="Times New Roman" w:hAnsi="Times New Roman"/>
          <w:sz w:val="28"/>
          <w:szCs w:val="28"/>
        </w:rPr>
        <w:t xml:space="preserve"> контракта (договора);</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xml:space="preserve">- даты </w:t>
      </w:r>
      <w:r>
        <w:rPr>
          <w:rFonts w:ascii="Times New Roman" w:hAnsi="Times New Roman"/>
          <w:sz w:val="28"/>
          <w:szCs w:val="28"/>
        </w:rPr>
        <w:t>муниципального</w:t>
      </w:r>
      <w:r w:rsidRPr="00C21A94">
        <w:rPr>
          <w:rFonts w:ascii="Times New Roman" w:hAnsi="Times New Roman"/>
          <w:sz w:val="28"/>
          <w:szCs w:val="28"/>
        </w:rPr>
        <w:t xml:space="preserve"> контракта (договора);</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xml:space="preserve">- общей суммы </w:t>
      </w:r>
      <w:r>
        <w:rPr>
          <w:rFonts w:ascii="Times New Roman" w:hAnsi="Times New Roman"/>
          <w:sz w:val="28"/>
          <w:szCs w:val="28"/>
        </w:rPr>
        <w:t>муниципального</w:t>
      </w:r>
      <w:r w:rsidRPr="00C21A94">
        <w:rPr>
          <w:rFonts w:ascii="Times New Roman" w:hAnsi="Times New Roman"/>
          <w:sz w:val="28"/>
          <w:szCs w:val="28"/>
        </w:rPr>
        <w:t xml:space="preserve"> контракта (договора);</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xml:space="preserve">- суммы </w:t>
      </w:r>
      <w:r>
        <w:rPr>
          <w:rFonts w:ascii="Times New Roman" w:hAnsi="Times New Roman"/>
          <w:sz w:val="28"/>
          <w:szCs w:val="28"/>
        </w:rPr>
        <w:t>муниципального</w:t>
      </w:r>
      <w:r w:rsidRPr="00C21A94">
        <w:rPr>
          <w:rFonts w:ascii="Times New Roman" w:hAnsi="Times New Roman"/>
          <w:sz w:val="28"/>
          <w:szCs w:val="28"/>
        </w:rPr>
        <w:t xml:space="preserve"> контракта (договора) текущего года;</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наименования и реквизитов подрядчика (поставщика);</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xml:space="preserve">- срока действия </w:t>
      </w:r>
      <w:r>
        <w:rPr>
          <w:rFonts w:ascii="Times New Roman" w:hAnsi="Times New Roman"/>
          <w:sz w:val="28"/>
          <w:szCs w:val="28"/>
        </w:rPr>
        <w:t>муниципального</w:t>
      </w:r>
      <w:r w:rsidRPr="00C21A94">
        <w:rPr>
          <w:rFonts w:ascii="Times New Roman" w:hAnsi="Times New Roman"/>
          <w:sz w:val="28"/>
          <w:szCs w:val="28"/>
        </w:rPr>
        <w:t xml:space="preserve"> контракта (договора);</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xml:space="preserve">- основания (краткого содержания предмета </w:t>
      </w:r>
      <w:r>
        <w:rPr>
          <w:rFonts w:ascii="Times New Roman" w:hAnsi="Times New Roman"/>
          <w:sz w:val="28"/>
          <w:szCs w:val="28"/>
        </w:rPr>
        <w:t>муниципального</w:t>
      </w:r>
      <w:r w:rsidRPr="00C21A94">
        <w:rPr>
          <w:rFonts w:ascii="Times New Roman" w:hAnsi="Times New Roman"/>
          <w:sz w:val="28"/>
          <w:szCs w:val="28"/>
        </w:rPr>
        <w:t xml:space="preserve"> контракта (договора), исходя из предмета </w:t>
      </w:r>
      <w:r>
        <w:rPr>
          <w:rFonts w:ascii="Times New Roman" w:hAnsi="Times New Roman"/>
          <w:sz w:val="28"/>
          <w:szCs w:val="28"/>
        </w:rPr>
        <w:t>муниципального</w:t>
      </w:r>
      <w:r w:rsidRPr="00C21A94">
        <w:rPr>
          <w:rFonts w:ascii="Times New Roman" w:hAnsi="Times New Roman"/>
          <w:sz w:val="28"/>
          <w:szCs w:val="28"/>
        </w:rPr>
        <w:t xml:space="preserve"> контракта (договора);</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xml:space="preserve">по разделу </w:t>
      </w:r>
      <w:r>
        <w:rPr>
          <w:rFonts w:ascii="Times New Roman" w:hAnsi="Times New Roman"/>
          <w:sz w:val="28"/>
          <w:szCs w:val="28"/>
        </w:rPr>
        <w:t>«</w:t>
      </w:r>
      <w:r w:rsidRPr="00C21A94">
        <w:rPr>
          <w:rFonts w:ascii="Times New Roman" w:hAnsi="Times New Roman"/>
          <w:sz w:val="28"/>
          <w:szCs w:val="28"/>
        </w:rPr>
        <w:t>Расшифровка по бюджету</w:t>
      </w:r>
      <w:r>
        <w:rPr>
          <w:rFonts w:ascii="Times New Roman" w:hAnsi="Times New Roman"/>
          <w:sz w:val="28"/>
          <w:szCs w:val="28"/>
        </w:rPr>
        <w:t>»</w:t>
      </w:r>
      <w:r w:rsidRPr="00C21A94">
        <w:rPr>
          <w:rFonts w:ascii="Times New Roman" w:hAnsi="Times New Roman"/>
          <w:sz w:val="28"/>
          <w:szCs w:val="28"/>
        </w:rPr>
        <w:t>:</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 кода (кодов) классификации расходов бюджета Махалинского сельсовета Кузнецкого района Пензенской области;</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5) непревышение суммы бюджетного обязательства над соответствующими лимитами бюджетных обязательств или бюджетными ассигнованиями, доведенными до получателя бюджетных средств;</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6) соответствие информации о бюджетном обязательстве коду классификации расходов бюджета Махалинского сельсовета Кузнецкого района Пензенской области.</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 xml:space="preserve">2.1.10. При положительном результате проверки документов-оснований на соответствие требованиям, установленным </w:t>
      </w:r>
      <w:hyperlink w:anchor="Par42" w:history="1">
        <w:r w:rsidRPr="00492D4B">
          <w:rPr>
            <w:rFonts w:ascii="Times New Roman" w:hAnsi="Times New Roman"/>
            <w:color w:val="0000FF"/>
            <w:sz w:val="28"/>
            <w:szCs w:val="28"/>
          </w:rPr>
          <w:t>пунктом 2.1.9</w:t>
        </w:r>
      </w:hyperlink>
      <w:r w:rsidRPr="00492D4B">
        <w:rPr>
          <w:rFonts w:ascii="Times New Roman" w:hAnsi="Times New Roman"/>
          <w:sz w:val="28"/>
          <w:szCs w:val="28"/>
        </w:rPr>
        <w:t xml:space="preserve"> настоящего Порядка, ведущий специалист – главный бухгалтер принимает на учет бюджетные обязательства. Регистрация бюджетных обязательств в АСУ БП «АЦК-Финансы» осуществляется в течении 3 рабочих дней после перевода ЭД «Договор» на статус «Зарегистрирован».</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2.1.11. Бюджетные обязательства не принимаются к учету в случаях, если:</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xml:space="preserve">- сумма по </w:t>
      </w:r>
      <w:r>
        <w:rPr>
          <w:rFonts w:ascii="Times New Roman" w:hAnsi="Times New Roman"/>
          <w:sz w:val="28"/>
          <w:szCs w:val="28"/>
        </w:rPr>
        <w:t>муниципальному</w:t>
      </w:r>
      <w:r w:rsidRPr="00C21A94">
        <w:rPr>
          <w:rFonts w:ascii="Times New Roman" w:hAnsi="Times New Roman"/>
          <w:sz w:val="28"/>
          <w:szCs w:val="28"/>
        </w:rPr>
        <w:t xml:space="preserve"> контракту (договору) превышает неиспользованные остатки лимитов бюджетных обязательств по кодам классификации расходов бюджета;</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xml:space="preserve">- неверно применен код (коды) классификации расходов бюджета в соответствии с предметом </w:t>
      </w:r>
      <w:r>
        <w:rPr>
          <w:rFonts w:ascii="Times New Roman" w:hAnsi="Times New Roman"/>
          <w:sz w:val="28"/>
          <w:szCs w:val="28"/>
        </w:rPr>
        <w:t>муниципального</w:t>
      </w:r>
      <w:r w:rsidRPr="00C21A94">
        <w:rPr>
          <w:rFonts w:ascii="Times New Roman" w:hAnsi="Times New Roman"/>
          <w:sz w:val="28"/>
          <w:szCs w:val="28"/>
        </w:rPr>
        <w:t xml:space="preserve"> контракта (договора);</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не представлены документы-основания или документы-основания оформлены ненадлежащим образом;</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xml:space="preserve">- не соответствует информация, содержащаяся в </w:t>
      </w:r>
      <w:r>
        <w:rPr>
          <w:rFonts w:ascii="Times New Roman" w:hAnsi="Times New Roman"/>
          <w:sz w:val="28"/>
          <w:szCs w:val="28"/>
        </w:rPr>
        <w:t>ЭД «Договор»</w:t>
      </w:r>
      <w:r w:rsidRPr="00C21A94">
        <w:rPr>
          <w:rFonts w:ascii="Times New Roman" w:hAnsi="Times New Roman"/>
          <w:sz w:val="28"/>
          <w:szCs w:val="28"/>
        </w:rPr>
        <w:t xml:space="preserve"> и документах-основаниях.</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xml:space="preserve">Отказ в принятии на учет бюджетных обязательств осуществляется в АСУ БП </w:t>
      </w:r>
      <w:r>
        <w:rPr>
          <w:rFonts w:ascii="Times New Roman" w:hAnsi="Times New Roman"/>
          <w:sz w:val="28"/>
          <w:szCs w:val="28"/>
        </w:rPr>
        <w:t>«</w:t>
      </w:r>
      <w:r w:rsidRPr="00C21A94">
        <w:rPr>
          <w:rFonts w:ascii="Times New Roman" w:hAnsi="Times New Roman"/>
          <w:sz w:val="28"/>
          <w:szCs w:val="28"/>
        </w:rPr>
        <w:t>АЦК-Финансы</w:t>
      </w:r>
      <w:r>
        <w:rPr>
          <w:rFonts w:ascii="Times New Roman" w:hAnsi="Times New Roman"/>
          <w:sz w:val="28"/>
          <w:szCs w:val="28"/>
        </w:rPr>
        <w:t>»</w:t>
      </w:r>
      <w:r w:rsidRPr="00C21A94">
        <w:rPr>
          <w:rFonts w:ascii="Times New Roman" w:hAnsi="Times New Roman"/>
          <w:sz w:val="28"/>
          <w:szCs w:val="28"/>
        </w:rPr>
        <w:t xml:space="preserve"> путем перевода ЭД </w:t>
      </w:r>
      <w:r>
        <w:rPr>
          <w:rFonts w:ascii="Times New Roman" w:hAnsi="Times New Roman"/>
          <w:sz w:val="28"/>
          <w:szCs w:val="28"/>
        </w:rPr>
        <w:t>«</w:t>
      </w:r>
      <w:r w:rsidRPr="00C21A94">
        <w:rPr>
          <w:rFonts w:ascii="Times New Roman" w:hAnsi="Times New Roman"/>
          <w:sz w:val="28"/>
          <w:szCs w:val="28"/>
        </w:rPr>
        <w:t>Договор</w:t>
      </w:r>
      <w:r>
        <w:rPr>
          <w:rFonts w:ascii="Times New Roman" w:hAnsi="Times New Roman"/>
          <w:sz w:val="28"/>
          <w:szCs w:val="28"/>
        </w:rPr>
        <w:t>»</w:t>
      </w:r>
      <w:r w:rsidRPr="00C21A94">
        <w:rPr>
          <w:rFonts w:ascii="Times New Roman" w:hAnsi="Times New Roman"/>
          <w:sz w:val="28"/>
          <w:szCs w:val="28"/>
        </w:rPr>
        <w:t xml:space="preserve"> на статус </w:t>
      </w:r>
      <w:r>
        <w:rPr>
          <w:rFonts w:ascii="Times New Roman" w:hAnsi="Times New Roman"/>
          <w:sz w:val="28"/>
          <w:szCs w:val="28"/>
        </w:rPr>
        <w:t>«</w:t>
      </w:r>
      <w:r w:rsidRPr="00C21A94">
        <w:rPr>
          <w:rFonts w:ascii="Times New Roman" w:hAnsi="Times New Roman"/>
          <w:sz w:val="28"/>
          <w:szCs w:val="28"/>
        </w:rPr>
        <w:t>Отказан</w:t>
      </w:r>
      <w:r>
        <w:rPr>
          <w:rFonts w:ascii="Times New Roman" w:hAnsi="Times New Roman"/>
          <w:sz w:val="28"/>
          <w:szCs w:val="28"/>
        </w:rPr>
        <w:t>»</w:t>
      </w:r>
      <w:r w:rsidRPr="00C21A94">
        <w:rPr>
          <w:rFonts w:ascii="Times New Roman" w:hAnsi="Times New Roman"/>
          <w:sz w:val="28"/>
          <w:szCs w:val="28"/>
        </w:rPr>
        <w:t xml:space="preserve"> с указанием причины отказа в комментариях.</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 xml:space="preserve">2.1.12. По запросу получателей средств бюджета Махалинского сельсовета Кузнецкого района Пензенской области ведущим специалистом – главным бухгалтером формируется </w:t>
      </w:r>
      <w:hyperlink w:anchor="Par267" w:history="1">
        <w:r w:rsidRPr="00492D4B">
          <w:rPr>
            <w:rFonts w:ascii="Times New Roman" w:hAnsi="Times New Roman"/>
            <w:color w:val="0000FF"/>
            <w:sz w:val="28"/>
            <w:szCs w:val="28"/>
          </w:rPr>
          <w:t>отчет</w:t>
        </w:r>
      </w:hyperlink>
      <w:r w:rsidRPr="00492D4B">
        <w:rPr>
          <w:rFonts w:ascii="Times New Roman" w:hAnsi="Times New Roman"/>
          <w:sz w:val="28"/>
          <w:szCs w:val="28"/>
        </w:rPr>
        <w:t xml:space="preserve"> о постановке и исполнении принятых на учет бюджетных обязательств в АСУ БП «АЦК-Финансы» согласно приложению № 1 к настоящему Порядку.</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p>
    <w:p w:rsidR="00747376" w:rsidRPr="00492D4B" w:rsidRDefault="00747376" w:rsidP="00A42FB3">
      <w:pPr>
        <w:autoSpaceDE w:val="0"/>
        <w:autoSpaceDN w:val="0"/>
        <w:adjustRightInd w:val="0"/>
        <w:spacing w:after="0" w:line="240" w:lineRule="auto"/>
        <w:jc w:val="center"/>
        <w:outlineLvl w:val="1"/>
        <w:rPr>
          <w:rFonts w:ascii="Times New Roman" w:hAnsi="Times New Roman"/>
          <w:b/>
          <w:bCs/>
          <w:sz w:val="28"/>
          <w:szCs w:val="28"/>
        </w:rPr>
      </w:pPr>
      <w:r w:rsidRPr="00492D4B">
        <w:rPr>
          <w:rFonts w:ascii="Times New Roman" w:hAnsi="Times New Roman"/>
          <w:b/>
          <w:bCs/>
          <w:sz w:val="28"/>
          <w:szCs w:val="28"/>
        </w:rPr>
        <w:t>2.2. Внесение изменений в бюджетные обязательства</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2.2.1. Внесение получателями средств бюджета Махалинского сельсовета Кузнецкого района Пензенской области изменений в учтенные в администрации бюджетные обязательства осуществляются в следующих случаях:</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 при изменении общей суммы муниципального контракта (договора);</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 при уточнении реквизитов подрядчика (поставщика) или получателя средств бюджета Махалинского сельсовета Кузнецкого района Пензенской области;</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 при внесении изменений в Указания о порядке применения бюджетной классификации Российской Федерации или в решение о бюджете Махалинского сельсовета Кузнецкого района Пензенской области на очередной финансовый год и плановый период;</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 xml:space="preserve">- при изменениях иных условий муниципального контракта (договора), не противоречащих Федеральному </w:t>
      </w:r>
      <w:hyperlink r:id="rId10" w:history="1">
        <w:r w:rsidRPr="00492D4B">
          <w:rPr>
            <w:rFonts w:ascii="Times New Roman" w:hAnsi="Times New Roman"/>
            <w:color w:val="0000FF"/>
            <w:sz w:val="28"/>
            <w:szCs w:val="28"/>
          </w:rPr>
          <w:t>закону</w:t>
        </w:r>
      </w:hyperlink>
      <w:r w:rsidRPr="00492D4B">
        <w:rPr>
          <w:rFonts w:ascii="Times New Roman" w:hAnsi="Times New Roman"/>
          <w:sz w:val="28"/>
          <w:szCs w:val="28"/>
        </w:rPr>
        <w:t xml:space="preserve"> № 44-ФЗ.</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Внесение изменений в бюджетные обязательства осуществляется в течение шести рабочих дней со дня внесения изменений в муниципальный контракт (договор).</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2.2.2. В случае внесения изменений в бюджетные обязательства получатели средств бюджета Махалинского сельсовета Кузнецкого района Пензенской области представляют ведущему специалисту – главному бухгалтеру документы, на основании которых вносятся изменения в муниципальные контракты (договоры).</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 xml:space="preserve">2.2.3. Ведущий специалист – главный бухгалтер в течение трех рабочих дней осуществляет проверку представленных документов в порядке, предусмотренном </w:t>
      </w:r>
      <w:hyperlink w:anchor="Par42" w:history="1">
        <w:r w:rsidRPr="00492D4B">
          <w:rPr>
            <w:rFonts w:ascii="Times New Roman" w:hAnsi="Times New Roman"/>
            <w:color w:val="0000FF"/>
            <w:sz w:val="28"/>
            <w:szCs w:val="28"/>
          </w:rPr>
          <w:t>пунктом 2.1.9</w:t>
        </w:r>
      </w:hyperlink>
      <w:r w:rsidRPr="00492D4B">
        <w:rPr>
          <w:rFonts w:ascii="Times New Roman" w:hAnsi="Times New Roman"/>
          <w:sz w:val="28"/>
          <w:szCs w:val="28"/>
        </w:rPr>
        <w:t xml:space="preserve"> настоящего Порядка, и при положительном результате проверки согласовывает изменения в бюджетные обязательства путем перевода в АСУ БП «АЦК-Финансы» ЭД «Договор» на статус «Зарегистрирован».</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p>
    <w:p w:rsidR="00747376" w:rsidRPr="00492D4B" w:rsidRDefault="00747376" w:rsidP="00A42FB3">
      <w:pPr>
        <w:autoSpaceDE w:val="0"/>
        <w:autoSpaceDN w:val="0"/>
        <w:adjustRightInd w:val="0"/>
        <w:spacing w:after="0" w:line="240" w:lineRule="auto"/>
        <w:jc w:val="center"/>
        <w:outlineLvl w:val="1"/>
        <w:rPr>
          <w:rFonts w:ascii="Times New Roman" w:hAnsi="Times New Roman"/>
          <w:b/>
          <w:bCs/>
          <w:sz w:val="28"/>
          <w:szCs w:val="28"/>
        </w:rPr>
      </w:pPr>
      <w:r w:rsidRPr="00492D4B">
        <w:rPr>
          <w:rFonts w:ascii="Times New Roman" w:hAnsi="Times New Roman"/>
          <w:b/>
          <w:bCs/>
          <w:sz w:val="28"/>
          <w:szCs w:val="28"/>
        </w:rPr>
        <w:t>2.3. Порядок учета бюджетных обязательств по исполнительным</w:t>
      </w:r>
    </w:p>
    <w:p w:rsidR="00747376" w:rsidRPr="00C21A94" w:rsidRDefault="00747376" w:rsidP="00A42FB3">
      <w:pPr>
        <w:autoSpaceDE w:val="0"/>
        <w:autoSpaceDN w:val="0"/>
        <w:adjustRightInd w:val="0"/>
        <w:spacing w:after="0" w:line="240" w:lineRule="auto"/>
        <w:jc w:val="center"/>
        <w:rPr>
          <w:rFonts w:ascii="Times New Roman" w:hAnsi="Times New Roman"/>
          <w:b/>
          <w:bCs/>
          <w:sz w:val="28"/>
          <w:szCs w:val="28"/>
        </w:rPr>
      </w:pPr>
      <w:r w:rsidRPr="00492D4B">
        <w:rPr>
          <w:rFonts w:ascii="Times New Roman" w:hAnsi="Times New Roman"/>
          <w:b/>
          <w:bCs/>
          <w:sz w:val="28"/>
          <w:szCs w:val="28"/>
        </w:rPr>
        <w:t>документам и решениям налоговых органов</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xml:space="preserve">2.3.1. Постановка на учет бюджетных обязательств, возникших на основании исполнительных документов и решений налоговых органов осуществляется в срок, установленный бюджетным законодательством Российской Федерации для представления в установленном порядке получателем средств бюджета - должником информации об источнике образования задолженности и кодах бюджетной классификации Российской Федерации, по которым должны быть произведены расходы бюджета </w:t>
      </w:r>
      <w:r w:rsidRPr="00492D4B">
        <w:rPr>
          <w:rFonts w:ascii="Times New Roman" w:hAnsi="Times New Roman"/>
          <w:sz w:val="28"/>
          <w:szCs w:val="28"/>
        </w:rPr>
        <w:t>Махалинского сельсовета Кузнецкого района Пензенской области по исполнению исполнительного документа, решения налогового органа, на основании документов-оснований:</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 исполнительного документа с приложенным к нему решением суда или решения налогового органа;</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 предоставленной получателем бюджетных средств в произвольной письменной форме информации об источниках образования задолженности и кодах бюджетной классификации, по которым должны быть произведены расходы по исполнению исполнительного документа или решения налогового органа.</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Основанием для внесения изменений в ранее поставленное на учет бюджетное обязательство по исполнительному документу, решению налогового органа являются документы, содержащие уточненную информацию о кодах бюджетной классификации, по которым должен быть исполнен исполнительный документ, решение налогового органа, или информацию о документе, подтверждающем исполнение исполнительного документа, решения налогового органа, документе об отсрочке, о рассрочке или об отложении исполнения судебных актов либо документе, отменяющем или приостанавливающем исполнение судебного акта, на основании которого выдан исполнительный документ, документе об отсрочке или рассрочке уплаты налога, сбора, пеней, штрафов, или ином документе с приложением копий предусмотренных настоящим пунктом документов в форме электронной копии документа на бумажном носителе, созданной посредством его сканирования, или электронных копии документа.</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В случае ликвидации получателя средств бюджета Махалинского сельсовета Кузнецкого района Пензенской области либо изменения типа казенного учреждения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в ранее учтенное бюджетное обязательство, возникшее на основании исполнительного документа, решения налогового органа, вносятся изменения в части аннулирования неисполненного бюджетного обязательства.</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2.3.2. В администрацию ЭД «Договор» с типом документа «Исполнительный лист» поступает в АСУ БП «АЦК-Финансы» на статусе «Согласование».</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bookmarkStart w:id="1" w:name="Par89"/>
      <w:bookmarkEnd w:id="1"/>
      <w:r w:rsidRPr="00492D4B">
        <w:rPr>
          <w:rFonts w:ascii="Times New Roman" w:hAnsi="Times New Roman"/>
          <w:sz w:val="28"/>
          <w:szCs w:val="28"/>
        </w:rPr>
        <w:t>2.3.3. При поступлении на учет бюджетного обязательства, возникшего на основании исполнительных документов и решений налоговых органов, ведущий специалист – главный бухгалтер в течение трех рабочих дней проверяет наличие документов-оснований и правильность</w:t>
      </w:r>
      <w:r w:rsidRPr="00C21A94">
        <w:rPr>
          <w:rFonts w:ascii="Times New Roman" w:hAnsi="Times New Roman"/>
          <w:sz w:val="28"/>
          <w:szCs w:val="28"/>
        </w:rPr>
        <w:t xml:space="preserve"> применения кодов бюджетной классификации и кодов аналитического учета, сверяет идентичность реквизитов и показателей, отраженных в документах-основаниях, реквизитам и показателям, содержащимся в ЭД </w:t>
      </w:r>
      <w:r>
        <w:rPr>
          <w:rFonts w:ascii="Times New Roman" w:hAnsi="Times New Roman"/>
          <w:sz w:val="28"/>
          <w:szCs w:val="28"/>
        </w:rPr>
        <w:t>«</w:t>
      </w:r>
      <w:r w:rsidRPr="00C21A94">
        <w:rPr>
          <w:rFonts w:ascii="Times New Roman" w:hAnsi="Times New Roman"/>
          <w:sz w:val="28"/>
          <w:szCs w:val="28"/>
        </w:rPr>
        <w:t>Договор</w:t>
      </w:r>
      <w:r>
        <w:rPr>
          <w:rFonts w:ascii="Times New Roman" w:hAnsi="Times New Roman"/>
          <w:sz w:val="28"/>
          <w:szCs w:val="28"/>
        </w:rPr>
        <w:t>»</w:t>
      </w:r>
      <w:r w:rsidRPr="00C21A94">
        <w:rPr>
          <w:rFonts w:ascii="Times New Roman" w:hAnsi="Times New Roman"/>
          <w:sz w:val="28"/>
          <w:szCs w:val="28"/>
        </w:rPr>
        <w:t xml:space="preserve"> с типом документа </w:t>
      </w:r>
      <w:r>
        <w:rPr>
          <w:rFonts w:ascii="Times New Roman" w:hAnsi="Times New Roman"/>
          <w:sz w:val="28"/>
          <w:szCs w:val="28"/>
        </w:rPr>
        <w:t>«</w:t>
      </w:r>
      <w:r w:rsidRPr="00C21A94">
        <w:rPr>
          <w:rFonts w:ascii="Times New Roman" w:hAnsi="Times New Roman"/>
          <w:sz w:val="28"/>
          <w:szCs w:val="28"/>
        </w:rPr>
        <w:t>Исполнительный лист</w:t>
      </w:r>
      <w:r>
        <w:rPr>
          <w:rFonts w:ascii="Times New Roman" w:hAnsi="Times New Roman"/>
          <w:sz w:val="28"/>
          <w:szCs w:val="28"/>
        </w:rPr>
        <w:t>»</w:t>
      </w:r>
      <w:r w:rsidRPr="00C21A94">
        <w:rPr>
          <w:rFonts w:ascii="Times New Roman" w:hAnsi="Times New Roman"/>
          <w:sz w:val="28"/>
          <w:szCs w:val="28"/>
        </w:rPr>
        <w:t xml:space="preserve">: номера, даты выдачи и суммы исполнительного документа или решения налогового органа; фамилии, имени, отчества и банковских реквизитов физического лица или наименования и банковских реквизитов юридического лица, перед которым у получателя средств бюджета </w:t>
      </w:r>
      <w:r w:rsidRPr="00492D4B">
        <w:rPr>
          <w:rFonts w:ascii="Times New Roman" w:hAnsi="Times New Roman"/>
          <w:sz w:val="28"/>
          <w:szCs w:val="28"/>
        </w:rPr>
        <w:t>Махалинского сельсовета Кузнецкого района Пензенской области в соответствии с исполнительным документом возникло обязательство, или наименования и банковских реквизитов</w:t>
      </w:r>
      <w:r w:rsidRPr="00C21A94">
        <w:rPr>
          <w:rFonts w:ascii="Times New Roman" w:hAnsi="Times New Roman"/>
          <w:sz w:val="28"/>
          <w:szCs w:val="28"/>
        </w:rPr>
        <w:t xml:space="preserve"> налогового органа для перечисления средств на основании решения налогового органа.</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xml:space="preserve">2.3.4. При положительном результате проверки бюджетных обязательств, возникших на основании исполнительных документов и решений налоговых органов, </w:t>
      </w:r>
      <w:r w:rsidRPr="00492D4B">
        <w:rPr>
          <w:rFonts w:ascii="Times New Roman" w:hAnsi="Times New Roman"/>
          <w:sz w:val="28"/>
          <w:szCs w:val="28"/>
        </w:rPr>
        <w:t>ведущий специалист – главный бухгалтер принимает на учет бюджетное обязательство в АСУ БП «АЦК-Финансы» путем перевода ЭД «Договор» с типом документа «Исполнительный лист» на статус «Зарегистрирован».</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 xml:space="preserve">2.3.5. Если представленные документы-основания не соответствуют требованиям </w:t>
      </w:r>
      <w:hyperlink w:anchor="Par89" w:history="1">
        <w:r w:rsidRPr="00492D4B">
          <w:rPr>
            <w:rFonts w:ascii="Times New Roman" w:hAnsi="Times New Roman"/>
            <w:color w:val="0000FF"/>
            <w:sz w:val="28"/>
            <w:szCs w:val="28"/>
          </w:rPr>
          <w:t>пункта 2.3.3</w:t>
        </w:r>
      </w:hyperlink>
      <w:r w:rsidRPr="00492D4B">
        <w:rPr>
          <w:rFonts w:ascii="Times New Roman" w:hAnsi="Times New Roman"/>
          <w:sz w:val="28"/>
          <w:szCs w:val="28"/>
        </w:rPr>
        <w:t xml:space="preserve"> настоящего Порядка, ведущий специалист – главный бухгалтер отказывает в регистрации бюджетного обязательства путем перевода ЭД «Договор» с типом документа «Исполнительный лист» на статус «Отказан» с указанием причины отказа.</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p>
    <w:p w:rsidR="00747376" w:rsidRPr="00492D4B" w:rsidRDefault="00747376" w:rsidP="00A42FB3">
      <w:pPr>
        <w:autoSpaceDE w:val="0"/>
        <w:autoSpaceDN w:val="0"/>
        <w:adjustRightInd w:val="0"/>
        <w:spacing w:after="0" w:line="240" w:lineRule="auto"/>
        <w:jc w:val="center"/>
        <w:outlineLvl w:val="1"/>
        <w:rPr>
          <w:rFonts w:ascii="Times New Roman" w:hAnsi="Times New Roman"/>
          <w:b/>
          <w:bCs/>
          <w:sz w:val="28"/>
          <w:szCs w:val="28"/>
        </w:rPr>
      </w:pPr>
      <w:r w:rsidRPr="00492D4B">
        <w:rPr>
          <w:rFonts w:ascii="Times New Roman" w:hAnsi="Times New Roman"/>
          <w:b/>
          <w:bCs/>
          <w:sz w:val="28"/>
          <w:szCs w:val="28"/>
        </w:rPr>
        <w:t>2.4. Порядок учета денежных обязательств</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2.4.1. Получатели средств бюджета Махалинского сельсовета Кузнецкого района Пензенской области не позднее шести рабочих дней со дня возникновения денежных обязательств представляют их для постановки на учет ведущему специалисту – главному бухгалтеру.</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2.4.2. Постановка на учет денежного обязательства и внесение изменений в поставленное на учет денежное обязательство осуществляется в АСУ БП «АЦК-Финансы» на основании электронного документа «Денежное обязательство» (далее - ЭД «Денежное обязательство»), сформированного автоматически на основании электронного документа «Факт поставки».</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После автоматического формирования в АСУ БП «АЦК-Финансы» ЭД «Денежное обязательство» на статусе «Отложен» получатель бюджетных средств проверяет правильность сформированного электронного документа, при необходимости корректирует его и переводит ЭД «Денежное обязательство» на статус «Исполнение».</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2.4.3. Ведущий специалист – главный бухгалтер осуществляет проверку на:</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 соответствие информации о денежном обязательстве информации о поставленном на учет соответствующем бюджетном обязательстве</w:t>
      </w:r>
      <w:r w:rsidRPr="00C21A94">
        <w:rPr>
          <w:rFonts w:ascii="Times New Roman" w:hAnsi="Times New Roman"/>
          <w:sz w:val="28"/>
          <w:szCs w:val="28"/>
        </w:rPr>
        <w:t>;</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наличие документов, подтверждающих возникновение денежного обязательства, в соответствии с настоящим Порядком.</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2.4.4</w:t>
      </w:r>
      <w:r w:rsidRPr="00C21A94">
        <w:rPr>
          <w:rFonts w:ascii="Times New Roman" w:hAnsi="Times New Roman"/>
          <w:sz w:val="28"/>
          <w:szCs w:val="28"/>
        </w:rPr>
        <w:t xml:space="preserve">. Денежные обязательства, перечисленные в </w:t>
      </w:r>
      <w:hyperlink w:anchor="Par117" w:history="1">
        <w:r w:rsidRPr="00C21A94">
          <w:rPr>
            <w:rFonts w:ascii="Times New Roman" w:hAnsi="Times New Roman"/>
            <w:color w:val="0000FF"/>
            <w:sz w:val="28"/>
            <w:szCs w:val="28"/>
          </w:rPr>
          <w:t>пункте 4.4</w:t>
        </w:r>
      </w:hyperlink>
      <w:r w:rsidRPr="00C21A94">
        <w:rPr>
          <w:rFonts w:ascii="Times New Roman" w:hAnsi="Times New Roman"/>
          <w:sz w:val="28"/>
          <w:szCs w:val="28"/>
        </w:rPr>
        <w:t xml:space="preserve"> настоящего Порядка, принимаются на учет в АСУ БП </w:t>
      </w:r>
      <w:r>
        <w:rPr>
          <w:rFonts w:ascii="Times New Roman" w:hAnsi="Times New Roman"/>
          <w:sz w:val="28"/>
          <w:szCs w:val="28"/>
        </w:rPr>
        <w:t>«</w:t>
      </w:r>
      <w:r w:rsidRPr="00C21A94">
        <w:rPr>
          <w:rFonts w:ascii="Times New Roman" w:hAnsi="Times New Roman"/>
          <w:sz w:val="28"/>
          <w:szCs w:val="28"/>
        </w:rPr>
        <w:t>АЦК-Финансы</w:t>
      </w:r>
      <w:r>
        <w:rPr>
          <w:rFonts w:ascii="Times New Roman" w:hAnsi="Times New Roman"/>
          <w:sz w:val="28"/>
          <w:szCs w:val="28"/>
        </w:rPr>
        <w:t>»</w:t>
      </w:r>
      <w:r w:rsidRPr="00C21A94">
        <w:rPr>
          <w:rFonts w:ascii="Times New Roman" w:hAnsi="Times New Roman"/>
          <w:sz w:val="28"/>
          <w:szCs w:val="28"/>
        </w:rPr>
        <w:t xml:space="preserve"> в момент поступления документов для оплаты денежного обязательства.</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p>
    <w:p w:rsidR="00747376" w:rsidRPr="00C21A94" w:rsidRDefault="00747376" w:rsidP="00A42FB3">
      <w:pPr>
        <w:autoSpaceDE w:val="0"/>
        <w:autoSpaceDN w:val="0"/>
        <w:adjustRightInd w:val="0"/>
        <w:spacing w:after="0" w:line="240" w:lineRule="auto"/>
        <w:jc w:val="center"/>
        <w:outlineLvl w:val="0"/>
        <w:rPr>
          <w:rFonts w:ascii="Times New Roman" w:hAnsi="Times New Roman"/>
          <w:b/>
          <w:bCs/>
          <w:sz w:val="28"/>
          <w:szCs w:val="28"/>
        </w:rPr>
      </w:pPr>
      <w:r w:rsidRPr="00C21A94">
        <w:rPr>
          <w:rFonts w:ascii="Times New Roman" w:hAnsi="Times New Roman"/>
          <w:b/>
          <w:bCs/>
          <w:sz w:val="28"/>
          <w:szCs w:val="28"/>
        </w:rPr>
        <w:t>3. Подтверждение денежных обязательств</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xml:space="preserve">3.1. Получатель бюджетных средств подтверждает обязанность оплатить за счет средств </w:t>
      </w:r>
      <w:r w:rsidRPr="00492D4B">
        <w:rPr>
          <w:rFonts w:ascii="Times New Roman" w:hAnsi="Times New Roman"/>
          <w:sz w:val="28"/>
          <w:szCs w:val="28"/>
        </w:rPr>
        <w:t>бюджета Махалинского сельсовета Кузнецкого района Пензенской области денежные обязательства в соответствии с платежными и иными документами, необходимыми для санкционирования</w:t>
      </w:r>
      <w:r w:rsidRPr="00C21A94">
        <w:rPr>
          <w:rFonts w:ascii="Times New Roman" w:hAnsi="Times New Roman"/>
          <w:sz w:val="28"/>
          <w:szCs w:val="28"/>
        </w:rPr>
        <w:t xml:space="preserve"> оплаты.</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xml:space="preserve">Платежные поручения, на основании которых осуществляются операции по списанию средств с единого счета бюджета, оформленные в соответствии с требованиями </w:t>
      </w:r>
      <w:hyperlink r:id="rId11" w:history="1">
        <w:r w:rsidRPr="00C21A94">
          <w:rPr>
            <w:rFonts w:ascii="Times New Roman" w:hAnsi="Times New Roman"/>
            <w:color w:val="0000FF"/>
            <w:sz w:val="28"/>
            <w:szCs w:val="28"/>
          </w:rPr>
          <w:t>приказа</w:t>
        </w:r>
      </w:hyperlink>
      <w:r w:rsidRPr="00C21A94">
        <w:rPr>
          <w:rFonts w:ascii="Times New Roman" w:hAnsi="Times New Roman"/>
          <w:sz w:val="28"/>
          <w:szCs w:val="28"/>
        </w:rPr>
        <w:t xml:space="preserve"> Федерального казначейства от 10.10.2008 </w:t>
      </w:r>
      <w:r>
        <w:rPr>
          <w:rFonts w:ascii="Times New Roman" w:hAnsi="Times New Roman"/>
          <w:sz w:val="28"/>
          <w:szCs w:val="28"/>
        </w:rPr>
        <w:t>№</w:t>
      </w:r>
      <w:r w:rsidRPr="00C21A94">
        <w:rPr>
          <w:rFonts w:ascii="Times New Roman" w:hAnsi="Times New Roman"/>
          <w:sz w:val="28"/>
          <w:szCs w:val="28"/>
        </w:rPr>
        <w:t xml:space="preserve"> 8н </w:t>
      </w:r>
      <w:r>
        <w:rPr>
          <w:rFonts w:ascii="Times New Roman" w:hAnsi="Times New Roman"/>
          <w:sz w:val="28"/>
          <w:szCs w:val="28"/>
        </w:rPr>
        <w:t>«</w:t>
      </w:r>
      <w:r w:rsidRPr="00C21A94">
        <w:rPr>
          <w:rFonts w:ascii="Times New Roman" w:hAnsi="Times New Roman"/>
          <w:sz w:val="28"/>
          <w:szCs w:val="28"/>
        </w:rPr>
        <w:t>О порядке кассового обслуживания исполнения федерального бюджета,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w:t>
      </w:r>
      <w:r>
        <w:rPr>
          <w:rFonts w:ascii="Times New Roman" w:hAnsi="Times New Roman"/>
          <w:sz w:val="28"/>
          <w:szCs w:val="28"/>
        </w:rPr>
        <w:t>»</w:t>
      </w:r>
      <w:r w:rsidRPr="00C21A94">
        <w:rPr>
          <w:rFonts w:ascii="Times New Roman" w:hAnsi="Times New Roman"/>
          <w:sz w:val="28"/>
          <w:szCs w:val="28"/>
        </w:rPr>
        <w:t xml:space="preserve"> (с изменениями), (далее - приказ Федерального казначейства от 10.10.2008 </w:t>
      </w:r>
      <w:r>
        <w:rPr>
          <w:rFonts w:ascii="Times New Roman" w:hAnsi="Times New Roman"/>
          <w:sz w:val="28"/>
          <w:szCs w:val="28"/>
        </w:rPr>
        <w:t>№</w:t>
      </w:r>
      <w:r w:rsidRPr="00C21A94">
        <w:rPr>
          <w:rFonts w:ascii="Times New Roman" w:hAnsi="Times New Roman"/>
          <w:sz w:val="28"/>
          <w:szCs w:val="28"/>
        </w:rPr>
        <w:t xml:space="preserve"> 8н), являются расчетными документами.</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xml:space="preserve">3.2. Для оплаты денежных обязательств получатель бюджетных средств формирует в АСУ БП </w:t>
      </w:r>
      <w:r>
        <w:rPr>
          <w:rFonts w:ascii="Times New Roman" w:hAnsi="Times New Roman"/>
          <w:sz w:val="28"/>
          <w:szCs w:val="28"/>
        </w:rPr>
        <w:t>«</w:t>
      </w:r>
      <w:r w:rsidRPr="00C21A94">
        <w:rPr>
          <w:rFonts w:ascii="Times New Roman" w:hAnsi="Times New Roman"/>
          <w:sz w:val="28"/>
          <w:szCs w:val="28"/>
        </w:rPr>
        <w:t>АЦК-Финансы</w:t>
      </w:r>
      <w:r>
        <w:rPr>
          <w:rFonts w:ascii="Times New Roman" w:hAnsi="Times New Roman"/>
          <w:sz w:val="28"/>
          <w:szCs w:val="28"/>
        </w:rPr>
        <w:t>»</w:t>
      </w:r>
      <w:r w:rsidRPr="00C21A94">
        <w:rPr>
          <w:rFonts w:ascii="Times New Roman" w:hAnsi="Times New Roman"/>
          <w:sz w:val="28"/>
          <w:szCs w:val="28"/>
        </w:rPr>
        <w:t xml:space="preserve"> электронный документ </w:t>
      </w:r>
      <w:r>
        <w:rPr>
          <w:rFonts w:ascii="Times New Roman" w:hAnsi="Times New Roman"/>
          <w:sz w:val="28"/>
          <w:szCs w:val="28"/>
        </w:rPr>
        <w:t>«</w:t>
      </w:r>
      <w:r w:rsidRPr="00C21A94">
        <w:rPr>
          <w:rFonts w:ascii="Times New Roman" w:hAnsi="Times New Roman"/>
          <w:sz w:val="28"/>
          <w:szCs w:val="28"/>
        </w:rPr>
        <w:t>Заявка на оплату расходов</w:t>
      </w:r>
      <w:r>
        <w:rPr>
          <w:rFonts w:ascii="Times New Roman" w:hAnsi="Times New Roman"/>
          <w:sz w:val="28"/>
          <w:szCs w:val="28"/>
        </w:rPr>
        <w:t>»</w:t>
      </w:r>
      <w:r w:rsidRPr="00C21A94">
        <w:rPr>
          <w:rFonts w:ascii="Times New Roman" w:hAnsi="Times New Roman"/>
          <w:sz w:val="28"/>
          <w:szCs w:val="28"/>
        </w:rPr>
        <w:t xml:space="preserve"> (далее - ЭД </w:t>
      </w:r>
      <w:r w:rsidRPr="00492D4B">
        <w:rPr>
          <w:rFonts w:ascii="Times New Roman" w:hAnsi="Times New Roman"/>
          <w:sz w:val="28"/>
          <w:szCs w:val="28"/>
        </w:rPr>
        <w:t>«Заявка на оплату расходов») и со статусом «Есть кассовый план» направляет ведущему специалисту – главному бухгалтеру для санкционирования расходов и проведения кассовых выплат. К ЭД «Заявка на оплату расходов» прикрепляются сканированные копии документов, подтверждающих возникновение денежного обязательства.</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 xml:space="preserve">ЭД «Заявка на оплату расходов» оформляется получателем бюджетных средств в соответствии с требованиями </w:t>
      </w:r>
      <w:hyperlink r:id="rId12" w:history="1">
        <w:r w:rsidRPr="00492D4B">
          <w:rPr>
            <w:rFonts w:ascii="Times New Roman" w:hAnsi="Times New Roman"/>
            <w:color w:val="0000FF"/>
            <w:sz w:val="28"/>
            <w:szCs w:val="28"/>
          </w:rPr>
          <w:t>приказа</w:t>
        </w:r>
      </w:hyperlink>
      <w:r w:rsidRPr="00492D4B">
        <w:rPr>
          <w:rFonts w:ascii="Times New Roman" w:hAnsi="Times New Roman"/>
          <w:sz w:val="28"/>
          <w:szCs w:val="28"/>
        </w:rPr>
        <w:t xml:space="preserve"> Федерального казначейства от 10.10.2008 № 8н. При этом в поле «Назначение платежа» ЭД «Заявка на оплату расходов» получателем бюджетных средств указываются норма закона либо иного нормативного правового акта, реквизиты муниципального контракта, договора, соглашения, иных документов, обусловивших принятие денежных обязательств за счет средств бюджета Махалинского сельсовета Кузнецкого района Пензенской области, а также документов, подтверждающих исполнение поставщиком (исполнителем) своих обязательств по муниципальному контракту (договору).</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p>
    <w:p w:rsidR="00747376" w:rsidRPr="00492D4B" w:rsidRDefault="00747376" w:rsidP="00A42FB3">
      <w:pPr>
        <w:autoSpaceDE w:val="0"/>
        <w:autoSpaceDN w:val="0"/>
        <w:adjustRightInd w:val="0"/>
        <w:spacing w:after="0" w:line="240" w:lineRule="auto"/>
        <w:jc w:val="center"/>
        <w:outlineLvl w:val="0"/>
        <w:rPr>
          <w:rFonts w:ascii="Times New Roman" w:hAnsi="Times New Roman"/>
          <w:b/>
          <w:bCs/>
          <w:sz w:val="28"/>
          <w:szCs w:val="28"/>
        </w:rPr>
      </w:pPr>
      <w:r w:rsidRPr="00492D4B">
        <w:rPr>
          <w:rFonts w:ascii="Times New Roman" w:hAnsi="Times New Roman"/>
          <w:b/>
          <w:bCs/>
          <w:sz w:val="28"/>
          <w:szCs w:val="28"/>
        </w:rPr>
        <w:t>4. Санкционирование оплаты денежных обязательств</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4.1. Оплата денежных обязательств за счет средств бюджета Махалинского сельсовета Кузнецкого района Пензенской области (за исключением денежных обязательств по публичным нормативным обязательствам</w:t>
      </w:r>
      <w:r w:rsidRPr="00C21A94">
        <w:rPr>
          <w:rFonts w:ascii="Times New Roman" w:hAnsi="Times New Roman"/>
          <w:sz w:val="28"/>
          <w:szCs w:val="28"/>
        </w:rPr>
        <w:t>) осуществляется в пределах доведенных до получателя бюджетных средств лимитов бюджетных обязательств с учетом ранее осуществленных платежей и восстановленных кассовых расходов в текущем финансовом году по соответствующим показателям бюджетной классификации Российской Федерации.</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xml:space="preserve">4.2. Оплата денежных обязательств по публичным нормативным обязательствам может осуществляться в пределах доведенных до получателя </w:t>
      </w:r>
      <w:r w:rsidRPr="00492D4B">
        <w:rPr>
          <w:rFonts w:ascii="Times New Roman" w:hAnsi="Times New Roman"/>
          <w:sz w:val="28"/>
          <w:szCs w:val="28"/>
        </w:rPr>
        <w:t>бюджетных средств бюджетных ассигнований.</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 xml:space="preserve">4.3. Санкционирование оплаты денежных обязательств осуществляется ведущим специалистом – главным бухгалтером после проверки наличия документов, подтверждающих возникновение у получателя средств бюджета Махалинского сельсовета Кузнецкого района Пензенской области денежных обязательств, перечень которых содержится в </w:t>
      </w:r>
      <w:hyperlink w:anchor="Par364" w:history="1">
        <w:r w:rsidRPr="00492D4B">
          <w:rPr>
            <w:rFonts w:ascii="Times New Roman" w:hAnsi="Times New Roman"/>
            <w:color w:val="0000FF"/>
            <w:sz w:val="28"/>
            <w:szCs w:val="28"/>
          </w:rPr>
          <w:t xml:space="preserve">Приложении № </w:t>
        </w:r>
      </w:hyperlink>
      <w:r w:rsidRPr="00492D4B">
        <w:rPr>
          <w:rFonts w:ascii="Times New Roman" w:hAnsi="Times New Roman"/>
          <w:sz w:val="28"/>
          <w:szCs w:val="28"/>
        </w:rPr>
        <w:t>2 к настоящему Порядку.</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bookmarkStart w:id="2" w:name="Par117"/>
      <w:bookmarkEnd w:id="2"/>
      <w:r w:rsidRPr="00492D4B">
        <w:rPr>
          <w:rFonts w:ascii="Times New Roman" w:hAnsi="Times New Roman"/>
          <w:sz w:val="28"/>
          <w:szCs w:val="28"/>
        </w:rPr>
        <w:t>4.4 Документы для подтверждения возникновения у получателя средств бюджета Махалинского сельсовета</w:t>
      </w:r>
      <w:r w:rsidRPr="009C729A">
        <w:rPr>
          <w:rFonts w:ascii="Times New Roman" w:hAnsi="Times New Roman"/>
          <w:sz w:val="28"/>
          <w:szCs w:val="28"/>
        </w:rPr>
        <w:t xml:space="preserve"> Кузнецкого района</w:t>
      </w:r>
      <w:r w:rsidRPr="00C21A94">
        <w:rPr>
          <w:rFonts w:ascii="Times New Roman" w:hAnsi="Times New Roman"/>
          <w:sz w:val="28"/>
          <w:szCs w:val="28"/>
        </w:rPr>
        <w:t xml:space="preserve"> Пензенской области денежных обязательств не предоставляются при санкционировании оплаты денежных обязательств, связанных с:</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обеспечением выполнения функций казенных учреждений (за исключением денежных обязательств по поставкам товаров, выполнению работ, оказанию услуг);</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социальными выплатами населению;</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xml:space="preserve">- предоставлением бюджетных инвестиций юридическому лицу, не являющемуся </w:t>
      </w:r>
      <w:r>
        <w:rPr>
          <w:rFonts w:ascii="Times New Roman" w:hAnsi="Times New Roman"/>
          <w:sz w:val="28"/>
          <w:szCs w:val="28"/>
        </w:rPr>
        <w:t>муниципальным</w:t>
      </w:r>
      <w:r w:rsidRPr="00C21A94">
        <w:rPr>
          <w:rFonts w:ascii="Times New Roman" w:hAnsi="Times New Roman"/>
          <w:sz w:val="28"/>
          <w:szCs w:val="28"/>
        </w:rPr>
        <w:t xml:space="preserve"> учреждением и </w:t>
      </w:r>
      <w:r>
        <w:rPr>
          <w:rFonts w:ascii="Times New Roman" w:hAnsi="Times New Roman"/>
          <w:sz w:val="28"/>
          <w:szCs w:val="28"/>
        </w:rPr>
        <w:t>муниципальным</w:t>
      </w:r>
      <w:r w:rsidRPr="00C21A94">
        <w:rPr>
          <w:rFonts w:ascii="Times New Roman" w:hAnsi="Times New Roman"/>
          <w:sz w:val="28"/>
          <w:szCs w:val="28"/>
        </w:rPr>
        <w:t xml:space="preserve"> унитарным предприятием, по договору в соответствии со </w:t>
      </w:r>
      <w:hyperlink r:id="rId13" w:history="1">
        <w:r w:rsidRPr="00C21A94">
          <w:rPr>
            <w:rFonts w:ascii="Times New Roman" w:hAnsi="Times New Roman"/>
            <w:color w:val="0000FF"/>
            <w:sz w:val="28"/>
            <w:szCs w:val="28"/>
          </w:rPr>
          <w:t>статьей 80</w:t>
        </w:r>
      </w:hyperlink>
      <w:r w:rsidRPr="00C21A94">
        <w:rPr>
          <w:rFonts w:ascii="Times New Roman" w:hAnsi="Times New Roman"/>
          <w:sz w:val="28"/>
          <w:szCs w:val="28"/>
        </w:rPr>
        <w:t xml:space="preserve"> Бюджетного кодекса Российской Федерации;</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предоставлением субсидий юридическим лицам, индивидуальным предпринимателям, физическим лицам - производителям товаров, работ, услуг;</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xml:space="preserve">- предоставлением субсидий иным некоммерческим организациям, не являющимся </w:t>
      </w:r>
      <w:r>
        <w:rPr>
          <w:rFonts w:ascii="Times New Roman" w:hAnsi="Times New Roman"/>
          <w:sz w:val="28"/>
          <w:szCs w:val="28"/>
        </w:rPr>
        <w:t>муниципальными</w:t>
      </w:r>
      <w:r w:rsidRPr="00C21A94">
        <w:rPr>
          <w:rFonts w:ascii="Times New Roman" w:hAnsi="Times New Roman"/>
          <w:sz w:val="28"/>
          <w:szCs w:val="28"/>
        </w:rPr>
        <w:t xml:space="preserve"> </w:t>
      </w:r>
      <w:r w:rsidRPr="00492D4B">
        <w:rPr>
          <w:rFonts w:ascii="Times New Roman" w:hAnsi="Times New Roman"/>
          <w:sz w:val="28"/>
          <w:szCs w:val="28"/>
        </w:rPr>
        <w:t>учреждениями Махалинского сельсовета Кузнецкого района Пензенской области;</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 предоставлением субсидий бюджетным и автономным учреждениям Махалинского сельсовета Кузнецкого района Пензенской области, рассчитанных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 предоставлением межбюджетных трансфертов;</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 обслуживанием муниципального долга;</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 исполнением судебных актов по искам к Махалинскому сельсовету Кузнецкого района Пензенской области о возмещении вреда, причиненного гражданину или юридическому лицу в результате незаконных действий (бездействия) муниципальных органов либо должностных лиц этих органов.</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bookmarkStart w:id="3" w:name="Par127"/>
      <w:bookmarkEnd w:id="3"/>
      <w:r w:rsidRPr="00492D4B">
        <w:rPr>
          <w:rFonts w:ascii="Times New Roman" w:hAnsi="Times New Roman"/>
          <w:sz w:val="28"/>
          <w:szCs w:val="28"/>
        </w:rPr>
        <w:t xml:space="preserve">4.5. Ведущий специалист – главный бухгалтер не позднее рабочего дня, следующего за днем поступления Заявки, проверяет Заявку на наличие в ней реквизитов и показателей, предусмотренных </w:t>
      </w:r>
      <w:hyperlink w:anchor="Par128" w:history="1">
        <w:r w:rsidRPr="00492D4B">
          <w:rPr>
            <w:rFonts w:ascii="Times New Roman" w:hAnsi="Times New Roman"/>
            <w:color w:val="0000FF"/>
            <w:sz w:val="28"/>
            <w:szCs w:val="28"/>
          </w:rPr>
          <w:t>пунктом 4.6</w:t>
        </w:r>
      </w:hyperlink>
      <w:r w:rsidRPr="00492D4B">
        <w:rPr>
          <w:rFonts w:ascii="Times New Roman" w:hAnsi="Times New Roman"/>
          <w:sz w:val="28"/>
          <w:szCs w:val="28"/>
        </w:rPr>
        <w:t xml:space="preserve"> настоящего Порядка, наличие документов, подтверждающих возникновение у получателя средств бюджета Махалинского сельсовета Кузнецкого района Пензенской области денежных обязательств, соответствие подписей имеющимся образцам, представленным получателем средств бюджета Махалинского сельсовета Кузнецкого района Пензенской области в порядке, установленном для открытия лицевого счета.</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bookmarkStart w:id="4" w:name="Par128"/>
      <w:bookmarkEnd w:id="4"/>
      <w:r w:rsidRPr="00492D4B">
        <w:rPr>
          <w:rFonts w:ascii="Times New Roman" w:hAnsi="Times New Roman"/>
          <w:sz w:val="28"/>
          <w:szCs w:val="28"/>
        </w:rPr>
        <w:t>4.6. При санкционировании оплаты денежных обязательств по расходам осуществляется проверка Заявки по следующим направлениям:</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 правильность указания номера соответствующего лицевого счета, открытого получателю средств бюджета Махалинского сельсовета</w:t>
      </w:r>
      <w:r w:rsidRPr="009C729A">
        <w:rPr>
          <w:rFonts w:ascii="Times New Roman" w:hAnsi="Times New Roman"/>
          <w:sz w:val="28"/>
          <w:szCs w:val="28"/>
        </w:rPr>
        <w:t xml:space="preserve"> Кузнецкого района</w:t>
      </w:r>
      <w:r w:rsidRPr="00C21A94">
        <w:rPr>
          <w:rFonts w:ascii="Times New Roman" w:hAnsi="Times New Roman"/>
          <w:sz w:val="28"/>
          <w:szCs w:val="28"/>
        </w:rPr>
        <w:t xml:space="preserve"> Пензенской области;</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правильность оформления полей Заявки на предмет их соответствия правилам указания информации в реквизитах распоряжений о переводе денежных средств в уплату платежей в бюджетную систему Российской Федерации, утвержденным Министерством финансов Российской Федерации;</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правильность указания банковских реквизитов (наименование банка получателя платежа, БИК, корреспондентский счет, расчетный счет получателя платежа) в соответствии с документом-основанием;</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соответствие указанных в Заявке кодов классификации расходов текстовому назначению платежа, исходя из содержания текста назначения платежа, в соответствии с утвержденным Министерством финансов Российской Федерации порядком применения бюджетной классификации Российской Федерации;</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 правильность указания кодов классификации расходов бюджета Махалинского сельсовета Кузнецкого района Пензенской области и их соответствие кодам бюджетной классификации Российской Федерации, действующим в текущем финансовом году на момент представления Заявки;</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 правильность указания в Заявке реквизитов (номер, дата) и предмета муниципального контракта (договора) на поставку товаров, выполнение работ, оказание услуг для муниципальных нужд, и (или) реквизитов (тип, номер, дата) документа, подтверждающего возникновение денежного обязательства при поставке товаров (накладная, акт приемки-передачи, универсальный передаточный документ, счет-фактура), выполнении работ, оказании услуг (акт выполненных работ (оказанных услуг), универсальный передаточный документ, счет, счет-фактура), номер и дата исполнительного документа (исполнительный лист, судебный приказ), решения налогового органа о взыскании налога, сбора, страхового взноса, пеней и штрафов, предусматривающего обращение взыскания на средства бюджетов бюджетной системы Российской Федерации, иных документов, подтверждающих возникновение денежных обязательств.</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4.7. В одной Заявке должна содержаться сумма оплаты денежного обязательства только по одному коду бюджетной классификации.</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4.8. При санкционировании оплаты денежного обязательства, возникающего по документу-основанию, подтверждающему принятие получателем средств бюджета Махалинского сельсовета Кузнецкого района Пензенской области бюджетных обязательств,</w:t>
      </w:r>
      <w:r w:rsidRPr="00C21A94">
        <w:rPr>
          <w:rFonts w:ascii="Times New Roman" w:hAnsi="Times New Roman"/>
          <w:sz w:val="28"/>
          <w:szCs w:val="28"/>
        </w:rPr>
        <w:t xml:space="preserve"> указанному в Заявке, осуществляется проверка соответствия информации, указанной в Заявке, реквизитам и показателям бюджетного обязательства на:</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соответствие кода классификации расходов и предмета бюджетного обязательства содержанию текста назначения платежа;</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непревышение суммы кассового расхода над суммой неисполненного бюджетного обязательства;</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идентичность наименования, ИНН, КПП и банковских реквизитов получателя денежных средств, указанных в Заявке на кассовый расход, по бюджетному обязательству и платежу;</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xml:space="preserve">- непревышение указанного в Заявке на кассовый расход авансового платежа над предельным размером авансового платежа, установленным законодательством, в случае представления Заявки для оплаты денежных обязательств по </w:t>
      </w:r>
      <w:r>
        <w:rPr>
          <w:rFonts w:ascii="Times New Roman" w:hAnsi="Times New Roman"/>
          <w:sz w:val="28"/>
          <w:szCs w:val="28"/>
        </w:rPr>
        <w:t>муниципальному</w:t>
      </w:r>
      <w:r w:rsidRPr="00C21A94">
        <w:rPr>
          <w:rFonts w:ascii="Times New Roman" w:hAnsi="Times New Roman"/>
          <w:sz w:val="28"/>
          <w:szCs w:val="28"/>
        </w:rPr>
        <w:t xml:space="preserve"> контракту (договору);</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xml:space="preserve">- соблюдение графика внесения арендной платы по бюджетному обязательству в случае представления Заявки для оплаты денежных обязательств по договору </w:t>
      </w:r>
      <w:r w:rsidRPr="00492D4B">
        <w:rPr>
          <w:rFonts w:ascii="Times New Roman" w:hAnsi="Times New Roman"/>
          <w:sz w:val="28"/>
          <w:szCs w:val="28"/>
        </w:rPr>
        <w:t>аренды.</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4.9. Санкционирование предоставления за счет средств бюджета Махалинского сельсовета Кузнецкого района Пензенской области субсидий юридическим лицам (в том числе муниципальным учреждениям Махалинского сельсовета Кузнецкого района Пензенской области, за исключением казенных), индивидуальным предпринимателям, физическим лицам - производителям товаров, работ, услуг, а также субсидий иным некоммерческим</w:t>
      </w:r>
      <w:r w:rsidRPr="00C21A94">
        <w:rPr>
          <w:rFonts w:ascii="Times New Roman" w:hAnsi="Times New Roman"/>
          <w:sz w:val="28"/>
          <w:szCs w:val="28"/>
        </w:rPr>
        <w:t xml:space="preserve"> организациям, не являющимся </w:t>
      </w:r>
      <w:r>
        <w:rPr>
          <w:rFonts w:ascii="Times New Roman" w:hAnsi="Times New Roman"/>
          <w:sz w:val="28"/>
          <w:szCs w:val="28"/>
        </w:rPr>
        <w:t>муниципальными</w:t>
      </w:r>
      <w:r w:rsidRPr="00C21A94">
        <w:rPr>
          <w:rFonts w:ascii="Times New Roman" w:hAnsi="Times New Roman"/>
          <w:sz w:val="28"/>
          <w:szCs w:val="28"/>
        </w:rPr>
        <w:t xml:space="preserve"> </w:t>
      </w:r>
      <w:r w:rsidRPr="00492D4B">
        <w:rPr>
          <w:rFonts w:ascii="Times New Roman" w:hAnsi="Times New Roman"/>
          <w:sz w:val="28"/>
          <w:szCs w:val="28"/>
        </w:rPr>
        <w:t>учреждениями Махалинского сельсовета Кузнецкого района Пензенской области, осуществляется при наличии нормативного правового акта администрации, определяющего порядок предоставления субсидий в соответствии с действующим законодательством.</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4.10. Санкционирование оплаты работ по объектам капитального строительства муниципальной собственности, включенным в муниципальную программу Махалинского сельсовета Кузнецкого района Пензенской области, осуществляется в соответствии со сводной бюджетной росписью бюджета Махалинского сельсовета Кузнецкого района Пензенской области и лимитами бюджетных обязательств, предусмотренными главным распорядителям средств бюджета Махалинского сельсовета Кузнецкого района Пензенской области.</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4.11. Санкционирование предоставления бюджетных инвестиций юридическим лицам, не являющимся муниципальными учреждениями Махалинского сельсовета Кузнецкого района Пензенской области и муниципальными унитарными предприятиями Махалинского сельсовета Кузнецкого района Пензенской области, осуществляется при наличии соответствующего договора об участии Махалинского сельсовета Кузнецкого района Пензенской области в долевой собственности данных юридических лиц.</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4.12. При санкционировании оплаты денежных обязательств по расходам, связанных с исполнением публичных нормативных обязательств, осуществляется проверка Заявки по следующим направлениям:</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 коды классификации расходов бюджета Махалинского сельсовета Кузнецкого района Пензенской области, указанные в Заявке, должны соответствовать кодам бюджетной классификации Российской Федерации, действующим в текущем финансовом году на момент представления Заявки;</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 соответствие указанных в Заявке кодов классификации расходов текстовому назначению платежа, исходя из содержания текста назначения платежа, в соответствии с утвержденным Министерством финансов Российской Федерации порядком применения бюджетной классификации Российской Федерации;</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 непревышение сумм, указанных в Заявке, остаткам соответствующих бюджетных ассигнований, учтенных на лицевом счете получателя бюджетных средств.</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4.13. Ведущий специалист – главный бухгалтер отказывает в</w:t>
      </w:r>
      <w:r w:rsidRPr="00C21A94">
        <w:rPr>
          <w:rFonts w:ascii="Times New Roman" w:hAnsi="Times New Roman"/>
          <w:sz w:val="28"/>
          <w:szCs w:val="28"/>
        </w:rPr>
        <w:t xml:space="preserve"> приеме заявки на оплату денежного обязательства, если:</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коды классификации расходов, указанные в Заявке, не соответствуют содержанию проводимой операции;</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xml:space="preserve">- Заявка и (или) прилагаемые к ней документы, подтверждающие возникновение у получателя средств </w:t>
      </w:r>
      <w:r w:rsidRPr="00492D4B">
        <w:rPr>
          <w:rFonts w:ascii="Times New Roman" w:hAnsi="Times New Roman"/>
          <w:sz w:val="28"/>
          <w:szCs w:val="28"/>
        </w:rPr>
        <w:t>бюджета Махалинского сельсовета Кузнецкого района Пензенской области денежных обязательств, не соответствуют требованиям, установленным настоящим Порядком;</w:t>
      </w:r>
    </w:p>
    <w:p w:rsidR="00747376" w:rsidRPr="00492D4B"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 приостановлены в установленном законодательством порядке операции на лицевом счете получателя средств бюджета Махалинского сельсовета Кузнецкого района Пензенской области.</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492D4B">
        <w:rPr>
          <w:rFonts w:ascii="Times New Roman" w:hAnsi="Times New Roman"/>
          <w:sz w:val="28"/>
          <w:szCs w:val="28"/>
        </w:rPr>
        <w:t xml:space="preserve">Отказ производится с указанием его причины в срок, установленный </w:t>
      </w:r>
      <w:hyperlink w:anchor="Par127" w:history="1">
        <w:r w:rsidRPr="00492D4B">
          <w:rPr>
            <w:rFonts w:ascii="Times New Roman" w:hAnsi="Times New Roman"/>
            <w:color w:val="0000FF"/>
            <w:sz w:val="28"/>
            <w:szCs w:val="28"/>
          </w:rPr>
          <w:t>пунктом 4.5</w:t>
        </w:r>
      </w:hyperlink>
      <w:r w:rsidRPr="00492D4B">
        <w:rPr>
          <w:rFonts w:ascii="Times New Roman" w:hAnsi="Times New Roman"/>
          <w:sz w:val="28"/>
          <w:szCs w:val="28"/>
        </w:rPr>
        <w:t xml:space="preserve"> настоящего Порядка, и направляется в электронном виде получателю средств бюджета Махалинского сельсовета Кузнецкого района</w:t>
      </w:r>
      <w:r w:rsidRPr="00C21A94">
        <w:rPr>
          <w:rFonts w:ascii="Times New Roman" w:hAnsi="Times New Roman"/>
          <w:sz w:val="28"/>
          <w:szCs w:val="28"/>
        </w:rPr>
        <w:t xml:space="preserve"> Пензенской области.</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p>
    <w:p w:rsidR="00747376" w:rsidRPr="00C21A94" w:rsidRDefault="00747376" w:rsidP="00A42FB3">
      <w:pPr>
        <w:autoSpaceDE w:val="0"/>
        <w:autoSpaceDN w:val="0"/>
        <w:adjustRightInd w:val="0"/>
        <w:spacing w:after="0" w:line="240" w:lineRule="auto"/>
        <w:jc w:val="center"/>
        <w:outlineLvl w:val="0"/>
        <w:rPr>
          <w:rFonts w:ascii="Times New Roman" w:hAnsi="Times New Roman"/>
          <w:b/>
          <w:bCs/>
          <w:sz w:val="28"/>
          <w:szCs w:val="28"/>
        </w:rPr>
      </w:pPr>
      <w:r w:rsidRPr="00C21A94">
        <w:rPr>
          <w:rFonts w:ascii="Times New Roman" w:hAnsi="Times New Roman"/>
          <w:b/>
          <w:bCs/>
          <w:sz w:val="28"/>
          <w:szCs w:val="28"/>
        </w:rPr>
        <w:t>5. Подтверждение исполнения денежных обязательств</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xml:space="preserve">5.1. Подтверждение исполнения денежных обязательств осуществляется на основании ежедневных выписок из соответствующих лицевых счетов получателей бюджетных средств и приложений к ним, сформированных </w:t>
      </w:r>
      <w:r>
        <w:rPr>
          <w:rFonts w:ascii="Times New Roman" w:hAnsi="Times New Roman"/>
          <w:sz w:val="28"/>
          <w:szCs w:val="28"/>
        </w:rPr>
        <w:t>администрацией</w:t>
      </w:r>
      <w:r w:rsidRPr="00C21A94">
        <w:rPr>
          <w:rFonts w:ascii="Times New Roman" w:hAnsi="Times New Roman"/>
          <w:sz w:val="28"/>
          <w:szCs w:val="28"/>
        </w:rPr>
        <w:t xml:space="preserve"> в АСУ БП </w:t>
      </w:r>
      <w:r>
        <w:rPr>
          <w:rFonts w:ascii="Times New Roman" w:hAnsi="Times New Roman"/>
          <w:sz w:val="28"/>
          <w:szCs w:val="28"/>
        </w:rPr>
        <w:t>«</w:t>
      </w:r>
      <w:r w:rsidRPr="00C21A94">
        <w:rPr>
          <w:rFonts w:ascii="Times New Roman" w:hAnsi="Times New Roman"/>
          <w:sz w:val="28"/>
          <w:szCs w:val="28"/>
        </w:rPr>
        <w:t>АЦК-Финансы</w:t>
      </w:r>
      <w:r>
        <w:rPr>
          <w:rFonts w:ascii="Times New Roman" w:hAnsi="Times New Roman"/>
          <w:sz w:val="28"/>
          <w:szCs w:val="28"/>
        </w:rPr>
        <w:t>»</w:t>
      </w:r>
      <w:r w:rsidRPr="00C21A94">
        <w:rPr>
          <w:rFonts w:ascii="Times New Roman" w:hAnsi="Times New Roman"/>
          <w:sz w:val="28"/>
          <w:szCs w:val="28"/>
        </w:rPr>
        <w:t xml:space="preserve"> </w:t>
      </w:r>
      <w:r>
        <w:rPr>
          <w:rFonts w:ascii="Times New Roman" w:hAnsi="Times New Roman"/>
          <w:sz w:val="28"/>
          <w:szCs w:val="28"/>
        </w:rPr>
        <w:t>на бумажном носителе</w:t>
      </w:r>
      <w:r w:rsidRPr="00C21A94">
        <w:rPr>
          <w:rFonts w:ascii="Times New Roman" w:hAnsi="Times New Roman"/>
          <w:sz w:val="28"/>
          <w:szCs w:val="28"/>
        </w:rPr>
        <w:t>, отражающих входящий и исходящий остатки и обороты по счету за день.</w:t>
      </w:r>
    </w:p>
    <w:p w:rsidR="00747376" w:rsidRPr="00C21A94" w:rsidRDefault="00747376" w:rsidP="00A42FB3">
      <w:pPr>
        <w:autoSpaceDE w:val="0"/>
        <w:autoSpaceDN w:val="0"/>
        <w:adjustRightInd w:val="0"/>
        <w:spacing w:after="0" w:line="240" w:lineRule="auto"/>
        <w:ind w:firstLine="540"/>
        <w:jc w:val="both"/>
        <w:rPr>
          <w:rFonts w:ascii="Times New Roman" w:hAnsi="Times New Roman"/>
          <w:sz w:val="28"/>
          <w:szCs w:val="28"/>
        </w:rPr>
      </w:pPr>
      <w:r w:rsidRPr="00C21A94">
        <w:rPr>
          <w:rFonts w:ascii="Times New Roman" w:hAnsi="Times New Roman"/>
          <w:sz w:val="28"/>
          <w:szCs w:val="28"/>
        </w:rPr>
        <w:t xml:space="preserve">5.2. Информация об остатках лимитов бюджетных обязательств, бюджетных ассигнований, кассового плана, а также о бюджетных назначениях и движении средств на соответствующих лицевых счетах нарастающим итогом с начала года отражаются в ежемесячных выписках из лицевых счетов получателей бюджетных средств, сформированных </w:t>
      </w:r>
      <w:r>
        <w:rPr>
          <w:rFonts w:ascii="Times New Roman" w:hAnsi="Times New Roman"/>
          <w:sz w:val="28"/>
          <w:szCs w:val="28"/>
        </w:rPr>
        <w:t>администрацией</w:t>
      </w:r>
      <w:r w:rsidRPr="00C21A94">
        <w:rPr>
          <w:rFonts w:ascii="Times New Roman" w:hAnsi="Times New Roman"/>
          <w:sz w:val="28"/>
          <w:szCs w:val="28"/>
        </w:rPr>
        <w:t xml:space="preserve"> в АСУ БП </w:t>
      </w:r>
      <w:r>
        <w:rPr>
          <w:rFonts w:ascii="Times New Roman" w:hAnsi="Times New Roman"/>
          <w:sz w:val="28"/>
          <w:szCs w:val="28"/>
        </w:rPr>
        <w:t>«</w:t>
      </w:r>
      <w:r w:rsidRPr="00C21A94">
        <w:rPr>
          <w:rFonts w:ascii="Times New Roman" w:hAnsi="Times New Roman"/>
          <w:sz w:val="28"/>
          <w:szCs w:val="28"/>
        </w:rPr>
        <w:t>АЦК-Финансы</w:t>
      </w:r>
      <w:r>
        <w:rPr>
          <w:rFonts w:ascii="Times New Roman" w:hAnsi="Times New Roman"/>
          <w:sz w:val="28"/>
          <w:szCs w:val="28"/>
        </w:rPr>
        <w:t>»</w:t>
      </w:r>
      <w:r w:rsidRPr="00C21A94">
        <w:rPr>
          <w:rFonts w:ascii="Times New Roman" w:hAnsi="Times New Roman"/>
          <w:sz w:val="28"/>
          <w:szCs w:val="28"/>
        </w:rPr>
        <w:t xml:space="preserve"> </w:t>
      </w:r>
      <w:r>
        <w:rPr>
          <w:rFonts w:ascii="Times New Roman" w:hAnsi="Times New Roman"/>
          <w:sz w:val="28"/>
          <w:szCs w:val="28"/>
        </w:rPr>
        <w:t>на бумажном носителе</w:t>
      </w:r>
      <w:r w:rsidRPr="00C21A94">
        <w:rPr>
          <w:rFonts w:ascii="Times New Roman" w:hAnsi="Times New Roman"/>
          <w:sz w:val="28"/>
          <w:szCs w:val="28"/>
        </w:rPr>
        <w:t>.</w:t>
      </w:r>
    </w:p>
    <w:p w:rsidR="00747376" w:rsidRDefault="00747376" w:rsidP="00C21A94">
      <w:pPr>
        <w:autoSpaceDE w:val="0"/>
        <w:autoSpaceDN w:val="0"/>
        <w:adjustRightInd w:val="0"/>
        <w:spacing w:after="0" w:line="240" w:lineRule="auto"/>
        <w:ind w:firstLine="540"/>
        <w:jc w:val="both"/>
        <w:rPr>
          <w:rFonts w:ascii="Times New Roman" w:hAnsi="Times New Roman"/>
          <w:sz w:val="28"/>
          <w:szCs w:val="28"/>
        </w:rPr>
      </w:pPr>
    </w:p>
    <w:p w:rsidR="00747376" w:rsidRDefault="00747376" w:rsidP="00C21A94">
      <w:pPr>
        <w:autoSpaceDE w:val="0"/>
        <w:autoSpaceDN w:val="0"/>
        <w:adjustRightInd w:val="0"/>
        <w:spacing w:after="0" w:line="240" w:lineRule="auto"/>
        <w:ind w:firstLine="540"/>
        <w:jc w:val="both"/>
        <w:rPr>
          <w:rFonts w:ascii="Times New Roman" w:hAnsi="Times New Roman"/>
          <w:sz w:val="28"/>
          <w:szCs w:val="28"/>
        </w:rPr>
      </w:pPr>
    </w:p>
    <w:p w:rsidR="00747376" w:rsidRDefault="00747376" w:rsidP="00C21A94">
      <w:pPr>
        <w:autoSpaceDE w:val="0"/>
        <w:autoSpaceDN w:val="0"/>
        <w:adjustRightInd w:val="0"/>
        <w:spacing w:after="0" w:line="240" w:lineRule="auto"/>
        <w:ind w:firstLine="540"/>
        <w:jc w:val="both"/>
        <w:rPr>
          <w:rFonts w:ascii="Times New Roman" w:hAnsi="Times New Roman"/>
          <w:sz w:val="28"/>
          <w:szCs w:val="28"/>
        </w:rPr>
      </w:pPr>
    </w:p>
    <w:p w:rsidR="00747376" w:rsidRDefault="00747376" w:rsidP="00C21A94">
      <w:pPr>
        <w:autoSpaceDE w:val="0"/>
        <w:autoSpaceDN w:val="0"/>
        <w:adjustRightInd w:val="0"/>
        <w:spacing w:after="0" w:line="240" w:lineRule="auto"/>
        <w:ind w:firstLine="540"/>
        <w:jc w:val="both"/>
        <w:rPr>
          <w:rFonts w:ascii="Times New Roman" w:hAnsi="Times New Roman"/>
          <w:sz w:val="28"/>
          <w:szCs w:val="28"/>
        </w:rPr>
      </w:pPr>
    </w:p>
    <w:p w:rsidR="00747376" w:rsidRDefault="00747376" w:rsidP="00C21A94">
      <w:pPr>
        <w:autoSpaceDE w:val="0"/>
        <w:autoSpaceDN w:val="0"/>
        <w:adjustRightInd w:val="0"/>
        <w:spacing w:after="0" w:line="240" w:lineRule="auto"/>
        <w:ind w:firstLine="540"/>
        <w:jc w:val="both"/>
        <w:rPr>
          <w:rFonts w:ascii="Times New Roman" w:hAnsi="Times New Roman"/>
          <w:sz w:val="28"/>
          <w:szCs w:val="28"/>
        </w:rPr>
        <w:sectPr w:rsidR="00747376" w:rsidSect="0037604D">
          <w:pgSz w:w="11905" w:h="16838"/>
          <w:pgMar w:top="992" w:right="851" w:bottom="851" w:left="851" w:header="0" w:footer="0" w:gutter="0"/>
          <w:cols w:space="720"/>
          <w:noEndnote/>
        </w:sectPr>
      </w:pPr>
    </w:p>
    <w:p w:rsidR="00747376" w:rsidRPr="00492D4B" w:rsidRDefault="00747376" w:rsidP="005C2AEE">
      <w:pPr>
        <w:autoSpaceDE w:val="0"/>
        <w:autoSpaceDN w:val="0"/>
        <w:adjustRightInd w:val="0"/>
        <w:spacing w:after="0" w:line="240" w:lineRule="auto"/>
        <w:ind w:left="7230"/>
        <w:outlineLvl w:val="0"/>
        <w:rPr>
          <w:rFonts w:ascii="Times New Roman" w:hAnsi="Times New Roman"/>
          <w:sz w:val="28"/>
          <w:szCs w:val="28"/>
        </w:rPr>
      </w:pPr>
      <w:r w:rsidRPr="00492D4B">
        <w:rPr>
          <w:rFonts w:ascii="Times New Roman" w:hAnsi="Times New Roman"/>
          <w:sz w:val="28"/>
          <w:szCs w:val="28"/>
        </w:rPr>
        <w:t>Приложение № 1</w:t>
      </w:r>
    </w:p>
    <w:p w:rsidR="00747376" w:rsidRPr="00492D4B" w:rsidRDefault="00747376" w:rsidP="005C2AEE">
      <w:pPr>
        <w:autoSpaceDE w:val="0"/>
        <w:autoSpaceDN w:val="0"/>
        <w:adjustRightInd w:val="0"/>
        <w:spacing w:after="0" w:line="240" w:lineRule="auto"/>
        <w:ind w:left="7230"/>
        <w:rPr>
          <w:rFonts w:ascii="Times New Roman" w:hAnsi="Times New Roman"/>
          <w:sz w:val="28"/>
          <w:szCs w:val="28"/>
        </w:rPr>
      </w:pPr>
      <w:r w:rsidRPr="00492D4B">
        <w:rPr>
          <w:rFonts w:ascii="Times New Roman" w:hAnsi="Times New Roman"/>
          <w:sz w:val="28"/>
          <w:szCs w:val="28"/>
        </w:rPr>
        <w:t>к Порядку исполнения бюджета</w:t>
      </w:r>
    </w:p>
    <w:p w:rsidR="00747376" w:rsidRPr="00492D4B" w:rsidRDefault="00747376" w:rsidP="005C2AEE">
      <w:pPr>
        <w:autoSpaceDE w:val="0"/>
        <w:autoSpaceDN w:val="0"/>
        <w:adjustRightInd w:val="0"/>
        <w:spacing w:after="0" w:line="240" w:lineRule="auto"/>
        <w:ind w:left="7230"/>
        <w:rPr>
          <w:rFonts w:ascii="Times New Roman" w:hAnsi="Times New Roman"/>
          <w:sz w:val="28"/>
          <w:szCs w:val="28"/>
        </w:rPr>
      </w:pPr>
      <w:r w:rsidRPr="00492D4B">
        <w:rPr>
          <w:rFonts w:ascii="Times New Roman" w:hAnsi="Times New Roman"/>
          <w:sz w:val="28"/>
          <w:szCs w:val="28"/>
        </w:rPr>
        <w:t>Махалинского сельсовета Кузнецкого района</w:t>
      </w:r>
    </w:p>
    <w:p w:rsidR="00747376" w:rsidRPr="00492D4B" w:rsidRDefault="00747376" w:rsidP="005C2AEE">
      <w:pPr>
        <w:autoSpaceDE w:val="0"/>
        <w:autoSpaceDN w:val="0"/>
        <w:adjustRightInd w:val="0"/>
        <w:spacing w:after="0" w:line="240" w:lineRule="auto"/>
        <w:ind w:left="7230"/>
        <w:rPr>
          <w:rFonts w:ascii="Times New Roman" w:hAnsi="Times New Roman"/>
          <w:sz w:val="28"/>
          <w:szCs w:val="28"/>
        </w:rPr>
      </w:pPr>
      <w:r w:rsidRPr="00492D4B">
        <w:rPr>
          <w:rFonts w:ascii="Times New Roman" w:hAnsi="Times New Roman"/>
          <w:sz w:val="28"/>
          <w:szCs w:val="28"/>
        </w:rPr>
        <w:t>Пензенской области по расходам, утвержденному постановлением администрации Махалинского сельсовета Кузнецкого района Пензенской области</w:t>
      </w:r>
    </w:p>
    <w:p w:rsidR="00747376" w:rsidRPr="00492D4B" w:rsidRDefault="00747376" w:rsidP="005C2AEE">
      <w:pPr>
        <w:autoSpaceDE w:val="0"/>
        <w:autoSpaceDN w:val="0"/>
        <w:adjustRightInd w:val="0"/>
        <w:spacing w:after="0" w:line="240" w:lineRule="auto"/>
        <w:ind w:left="7230"/>
        <w:jc w:val="both"/>
        <w:rPr>
          <w:rFonts w:ascii="Times New Roman" w:hAnsi="Times New Roman"/>
          <w:sz w:val="28"/>
          <w:szCs w:val="28"/>
        </w:rPr>
      </w:pPr>
      <w:r w:rsidRPr="00492D4B">
        <w:rPr>
          <w:rFonts w:ascii="Times New Roman" w:hAnsi="Times New Roman"/>
          <w:sz w:val="28"/>
          <w:szCs w:val="28"/>
        </w:rPr>
        <w:t>От</w:t>
      </w:r>
      <w:r>
        <w:rPr>
          <w:rFonts w:ascii="Times New Roman" w:hAnsi="Times New Roman"/>
          <w:sz w:val="28"/>
          <w:szCs w:val="28"/>
        </w:rPr>
        <w:t xml:space="preserve"> 23 июля</w:t>
      </w:r>
      <w:r w:rsidRPr="00492D4B">
        <w:rPr>
          <w:rFonts w:ascii="Times New Roman" w:hAnsi="Times New Roman"/>
          <w:sz w:val="28"/>
          <w:szCs w:val="28"/>
        </w:rPr>
        <w:t xml:space="preserve"> 2021 г. № </w:t>
      </w:r>
      <w:r>
        <w:rPr>
          <w:rFonts w:ascii="Times New Roman" w:hAnsi="Times New Roman"/>
          <w:sz w:val="28"/>
          <w:szCs w:val="28"/>
        </w:rPr>
        <w:t>41</w:t>
      </w:r>
    </w:p>
    <w:p w:rsidR="00747376" w:rsidRPr="00492D4B" w:rsidRDefault="00747376" w:rsidP="00C21A94">
      <w:pPr>
        <w:autoSpaceDE w:val="0"/>
        <w:autoSpaceDN w:val="0"/>
        <w:adjustRightInd w:val="0"/>
        <w:spacing w:after="0" w:line="240" w:lineRule="auto"/>
        <w:jc w:val="both"/>
        <w:outlineLvl w:val="0"/>
        <w:rPr>
          <w:rFonts w:ascii="Courier New" w:hAnsi="Courier New" w:cs="Courier New"/>
          <w:sz w:val="20"/>
          <w:szCs w:val="20"/>
        </w:rPr>
      </w:pPr>
    </w:p>
    <w:p w:rsidR="00747376" w:rsidRPr="00492D4B" w:rsidRDefault="00747376" w:rsidP="005C2AEE">
      <w:pPr>
        <w:autoSpaceDE w:val="0"/>
        <w:autoSpaceDN w:val="0"/>
        <w:adjustRightInd w:val="0"/>
        <w:spacing w:after="0" w:line="240" w:lineRule="auto"/>
        <w:jc w:val="center"/>
        <w:rPr>
          <w:rFonts w:ascii="Times New Roman" w:hAnsi="Times New Roman"/>
          <w:sz w:val="20"/>
          <w:szCs w:val="20"/>
          <w:u w:val="single"/>
        </w:rPr>
      </w:pPr>
      <w:r w:rsidRPr="00492D4B">
        <w:rPr>
          <w:rFonts w:ascii="Times New Roman" w:hAnsi="Times New Roman"/>
          <w:sz w:val="20"/>
          <w:szCs w:val="20"/>
          <w:u w:val="single"/>
        </w:rPr>
        <w:t>Администрация Махалинского сельсовета Кузнецкого района Пензенской области</w:t>
      </w:r>
    </w:p>
    <w:p w:rsidR="00747376" w:rsidRPr="00492D4B" w:rsidRDefault="00747376" w:rsidP="005C2AEE">
      <w:pPr>
        <w:autoSpaceDE w:val="0"/>
        <w:autoSpaceDN w:val="0"/>
        <w:adjustRightInd w:val="0"/>
        <w:spacing w:after="0" w:line="240" w:lineRule="auto"/>
        <w:jc w:val="center"/>
        <w:outlineLvl w:val="0"/>
        <w:rPr>
          <w:rFonts w:ascii="Times New Roman" w:hAnsi="Times New Roman"/>
          <w:sz w:val="16"/>
          <w:szCs w:val="16"/>
        </w:rPr>
      </w:pPr>
      <w:r w:rsidRPr="00492D4B">
        <w:rPr>
          <w:rFonts w:ascii="Times New Roman" w:hAnsi="Times New Roman"/>
          <w:sz w:val="16"/>
          <w:szCs w:val="16"/>
        </w:rPr>
        <w:t>(наименование органа, исполняющего бюджет)</w:t>
      </w:r>
    </w:p>
    <w:p w:rsidR="00747376" w:rsidRPr="00492D4B" w:rsidRDefault="00747376" w:rsidP="00C21A94">
      <w:pPr>
        <w:autoSpaceDE w:val="0"/>
        <w:autoSpaceDN w:val="0"/>
        <w:adjustRightInd w:val="0"/>
        <w:spacing w:after="0" w:line="240" w:lineRule="auto"/>
        <w:jc w:val="both"/>
        <w:outlineLvl w:val="0"/>
        <w:rPr>
          <w:rFonts w:ascii="Courier New" w:hAnsi="Courier New" w:cs="Courier New"/>
          <w:sz w:val="20"/>
          <w:szCs w:val="20"/>
        </w:rPr>
      </w:pPr>
    </w:p>
    <w:p w:rsidR="00747376" w:rsidRPr="00492D4B" w:rsidRDefault="00747376" w:rsidP="005C2AEE">
      <w:pPr>
        <w:autoSpaceDE w:val="0"/>
        <w:autoSpaceDN w:val="0"/>
        <w:adjustRightInd w:val="0"/>
        <w:spacing w:after="0" w:line="240" w:lineRule="auto"/>
        <w:jc w:val="center"/>
        <w:outlineLvl w:val="0"/>
        <w:rPr>
          <w:rFonts w:ascii="Times New Roman" w:hAnsi="Times New Roman"/>
          <w:sz w:val="20"/>
          <w:szCs w:val="20"/>
        </w:rPr>
      </w:pPr>
      <w:bookmarkStart w:id="5" w:name="Par267"/>
      <w:bookmarkEnd w:id="5"/>
      <w:r w:rsidRPr="00492D4B">
        <w:rPr>
          <w:rFonts w:ascii="Times New Roman" w:hAnsi="Times New Roman"/>
          <w:sz w:val="20"/>
          <w:szCs w:val="20"/>
        </w:rPr>
        <w:t>Отчет</w:t>
      </w:r>
    </w:p>
    <w:p w:rsidR="00747376" w:rsidRPr="00492D4B" w:rsidRDefault="00747376" w:rsidP="005C2AEE">
      <w:pPr>
        <w:autoSpaceDE w:val="0"/>
        <w:autoSpaceDN w:val="0"/>
        <w:adjustRightInd w:val="0"/>
        <w:spacing w:after="0" w:line="240" w:lineRule="auto"/>
        <w:jc w:val="center"/>
        <w:outlineLvl w:val="0"/>
        <w:rPr>
          <w:rFonts w:ascii="Times New Roman" w:hAnsi="Times New Roman"/>
          <w:sz w:val="20"/>
          <w:szCs w:val="20"/>
        </w:rPr>
      </w:pPr>
      <w:r w:rsidRPr="00492D4B">
        <w:rPr>
          <w:rFonts w:ascii="Times New Roman" w:hAnsi="Times New Roman"/>
          <w:sz w:val="20"/>
          <w:szCs w:val="20"/>
        </w:rPr>
        <w:t>о постановке и исполнении принятых на учет бюджетных обязательств</w:t>
      </w:r>
    </w:p>
    <w:p w:rsidR="00747376" w:rsidRPr="00492D4B" w:rsidRDefault="00747376" w:rsidP="00C21A94">
      <w:pPr>
        <w:autoSpaceDE w:val="0"/>
        <w:autoSpaceDN w:val="0"/>
        <w:adjustRightInd w:val="0"/>
        <w:spacing w:after="0" w:line="240" w:lineRule="auto"/>
        <w:jc w:val="both"/>
        <w:outlineLvl w:val="0"/>
        <w:rPr>
          <w:rFonts w:ascii="Courier New" w:hAnsi="Courier New" w:cs="Courier New"/>
          <w:sz w:val="20"/>
          <w:szCs w:val="20"/>
        </w:rPr>
      </w:pPr>
    </w:p>
    <w:p w:rsidR="00747376" w:rsidRPr="00492D4B" w:rsidRDefault="00747376" w:rsidP="005C2AEE">
      <w:pPr>
        <w:autoSpaceDE w:val="0"/>
        <w:autoSpaceDN w:val="0"/>
        <w:adjustRightInd w:val="0"/>
        <w:spacing w:after="0" w:line="240" w:lineRule="auto"/>
        <w:jc w:val="center"/>
        <w:outlineLvl w:val="0"/>
        <w:rPr>
          <w:rFonts w:ascii="Courier New" w:hAnsi="Courier New" w:cs="Courier New"/>
          <w:sz w:val="20"/>
          <w:szCs w:val="20"/>
        </w:rPr>
      </w:pPr>
      <w:r w:rsidRPr="00492D4B">
        <w:rPr>
          <w:rFonts w:ascii="Courier New" w:hAnsi="Courier New" w:cs="Courier New"/>
          <w:sz w:val="20"/>
          <w:szCs w:val="20"/>
        </w:rPr>
        <w:t>___________________________________________________________</w:t>
      </w:r>
    </w:p>
    <w:p w:rsidR="00747376" w:rsidRPr="005C2AEE" w:rsidRDefault="00747376" w:rsidP="005C2AEE">
      <w:pPr>
        <w:autoSpaceDE w:val="0"/>
        <w:autoSpaceDN w:val="0"/>
        <w:adjustRightInd w:val="0"/>
        <w:spacing w:after="0" w:line="240" w:lineRule="auto"/>
        <w:jc w:val="center"/>
        <w:outlineLvl w:val="0"/>
        <w:rPr>
          <w:rFonts w:ascii="Times New Roman" w:hAnsi="Times New Roman"/>
          <w:sz w:val="16"/>
          <w:szCs w:val="16"/>
        </w:rPr>
      </w:pPr>
      <w:r w:rsidRPr="00492D4B">
        <w:rPr>
          <w:rFonts w:ascii="Times New Roman" w:hAnsi="Times New Roman"/>
          <w:sz w:val="16"/>
          <w:szCs w:val="16"/>
        </w:rPr>
        <w:t>наименование получателя средств бюджета Махалинского сельсовета Кузнецкого района Пензенской области</w:t>
      </w:r>
    </w:p>
    <w:p w:rsidR="00747376" w:rsidRPr="00C21A94" w:rsidRDefault="00747376" w:rsidP="00C21A94">
      <w:pPr>
        <w:autoSpaceDE w:val="0"/>
        <w:autoSpaceDN w:val="0"/>
        <w:adjustRightInd w:val="0"/>
        <w:spacing w:after="0" w:line="240" w:lineRule="auto"/>
        <w:ind w:firstLine="540"/>
        <w:jc w:val="both"/>
        <w:rPr>
          <w:rFonts w:ascii="Times New Roman" w:hAnsi="Times New Roman"/>
          <w:sz w:val="28"/>
          <w:szCs w:val="28"/>
        </w:rPr>
      </w:pPr>
    </w:p>
    <w:p w:rsidR="00747376" w:rsidRDefault="00747376" w:rsidP="00C21A94">
      <w:pPr>
        <w:autoSpaceDE w:val="0"/>
        <w:autoSpaceDN w:val="0"/>
        <w:adjustRightInd w:val="0"/>
        <w:spacing w:after="0" w:line="240" w:lineRule="auto"/>
        <w:ind w:firstLine="540"/>
        <w:jc w:val="both"/>
        <w:rPr>
          <w:rFonts w:ascii="Times New Roman" w:hAnsi="Times New Roman"/>
          <w:sz w:val="28"/>
          <w:szCs w:val="28"/>
        </w:rPr>
      </w:pPr>
    </w:p>
    <w:tbl>
      <w:tblPr>
        <w:tblpPr w:leftFromText="180" w:rightFromText="180" w:vertAnchor="text" w:horzAnchor="page" w:tblpXSpec="center" w:tblpY="88"/>
        <w:tblW w:w="15088" w:type="dxa"/>
        <w:tblLayout w:type="fixed"/>
        <w:tblCellMar>
          <w:top w:w="102" w:type="dxa"/>
          <w:left w:w="62" w:type="dxa"/>
          <w:bottom w:w="102" w:type="dxa"/>
          <w:right w:w="62" w:type="dxa"/>
        </w:tblCellMar>
        <w:tblLook w:val="0000"/>
      </w:tblPr>
      <w:tblGrid>
        <w:gridCol w:w="629"/>
        <w:gridCol w:w="426"/>
        <w:gridCol w:w="1134"/>
        <w:gridCol w:w="708"/>
        <w:gridCol w:w="851"/>
        <w:gridCol w:w="992"/>
        <w:gridCol w:w="992"/>
        <w:gridCol w:w="993"/>
        <w:gridCol w:w="992"/>
        <w:gridCol w:w="992"/>
        <w:gridCol w:w="1134"/>
        <w:gridCol w:w="567"/>
        <w:gridCol w:w="567"/>
        <w:gridCol w:w="567"/>
        <w:gridCol w:w="425"/>
        <w:gridCol w:w="709"/>
        <w:gridCol w:w="567"/>
        <w:gridCol w:w="425"/>
        <w:gridCol w:w="1418"/>
      </w:tblGrid>
      <w:tr w:rsidR="00747376" w:rsidRPr="00EB6EBC" w:rsidTr="0037604D">
        <w:tc>
          <w:tcPr>
            <w:tcW w:w="629"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Номер</w:t>
            </w:r>
          </w:p>
        </w:tc>
        <w:tc>
          <w:tcPr>
            <w:tcW w:w="426"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Дата</w:t>
            </w:r>
          </w:p>
        </w:tc>
        <w:tc>
          <w:tcPr>
            <w:tcW w:w="1134"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Общая сумма муниципального контракта, договора</w:t>
            </w:r>
          </w:p>
        </w:tc>
        <w:tc>
          <w:tcPr>
            <w:tcW w:w="708"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Сумма текущего года</w:t>
            </w:r>
          </w:p>
        </w:tc>
        <w:tc>
          <w:tcPr>
            <w:tcW w:w="851"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Сумма исполнения</w:t>
            </w:r>
          </w:p>
        </w:tc>
        <w:tc>
          <w:tcPr>
            <w:tcW w:w="992"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Подрядчик (поставщик)</w:t>
            </w:r>
          </w:p>
        </w:tc>
        <w:tc>
          <w:tcPr>
            <w:tcW w:w="992"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ИНН подрядчика (поставщика)</w:t>
            </w:r>
          </w:p>
        </w:tc>
        <w:tc>
          <w:tcPr>
            <w:tcW w:w="993"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КПП подрядчика (поставщика)</w:t>
            </w:r>
          </w:p>
        </w:tc>
        <w:tc>
          <w:tcPr>
            <w:tcW w:w="992"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Банк подрядчика (поставщика)</w:t>
            </w:r>
          </w:p>
        </w:tc>
        <w:tc>
          <w:tcPr>
            <w:tcW w:w="992"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Расч. счет подрядчика (поставщика)</w:t>
            </w:r>
          </w:p>
        </w:tc>
        <w:tc>
          <w:tcPr>
            <w:tcW w:w="1134"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Основание (предмет  муниципального контракта, договора)</w:t>
            </w:r>
          </w:p>
        </w:tc>
        <w:tc>
          <w:tcPr>
            <w:tcW w:w="567"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КВСР</w:t>
            </w:r>
          </w:p>
        </w:tc>
        <w:tc>
          <w:tcPr>
            <w:tcW w:w="567"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КФСР</w:t>
            </w:r>
          </w:p>
        </w:tc>
        <w:tc>
          <w:tcPr>
            <w:tcW w:w="567"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КЦСР</w:t>
            </w:r>
          </w:p>
        </w:tc>
        <w:tc>
          <w:tcPr>
            <w:tcW w:w="425"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КВР</w:t>
            </w:r>
          </w:p>
        </w:tc>
        <w:tc>
          <w:tcPr>
            <w:tcW w:w="709"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КОСГУ</w:t>
            </w:r>
          </w:p>
        </w:tc>
        <w:tc>
          <w:tcPr>
            <w:tcW w:w="567"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Доп ФК</w:t>
            </w:r>
          </w:p>
        </w:tc>
        <w:tc>
          <w:tcPr>
            <w:tcW w:w="425"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Доп КР</w:t>
            </w:r>
          </w:p>
        </w:tc>
        <w:tc>
          <w:tcPr>
            <w:tcW w:w="1418"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Код цели</w:t>
            </w:r>
          </w:p>
        </w:tc>
      </w:tr>
      <w:tr w:rsidR="00747376" w:rsidRPr="00EB6EBC" w:rsidTr="0037604D">
        <w:tc>
          <w:tcPr>
            <w:tcW w:w="629"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1</w:t>
            </w:r>
          </w:p>
        </w:tc>
        <w:tc>
          <w:tcPr>
            <w:tcW w:w="426"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2</w:t>
            </w:r>
          </w:p>
        </w:tc>
        <w:tc>
          <w:tcPr>
            <w:tcW w:w="1134"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3</w:t>
            </w:r>
          </w:p>
        </w:tc>
        <w:tc>
          <w:tcPr>
            <w:tcW w:w="708"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4</w:t>
            </w:r>
          </w:p>
        </w:tc>
        <w:tc>
          <w:tcPr>
            <w:tcW w:w="851"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5</w:t>
            </w:r>
          </w:p>
        </w:tc>
        <w:tc>
          <w:tcPr>
            <w:tcW w:w="992"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6</w:t>
            </w:r>
          </w:p>
        </w:tc>
        <w:tc>
          <w:tcPr>
            <w:tcW w:w="992"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7</w:t>
            </w:r>
          </w:p>
        </w:tc>
        <w:tc>
          <w:tcPr>
            <w:tcW w:w="993"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8</w:t>
            </w:r>
          </w:p>
        </w:tc>
        <w:tc>
          <w:tcPr>
            <w:tcW w:w="992"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9</w:t>
            </w:r>
          </w:p>
        </w:tc>
        <w:tc>
          <w:tcPr>
            <w:tcW w:w="992"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10</w:t>
            </w:r>
          </w:p>
        </w:tc>
        <w:tc>
          <w:tcPr>
            <w:tcW w:w="1134"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11</w:t>
            </w:r>
          </w:p>
        </w:tc>
        <w:tc>
          <w:tcPr>
            <w:tcW w:w="567"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12</w:t>
            </w:r>
          </w:p>
        </w:tc>
        <w:tc>
          <w:tcPr>
            <w:tcW w:w="567"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13</w:t>
            </w:r>
          </w:p>
        </w:tc>
        <w:tc>
          <w:tcPr>
            <w:tcW w:w="567"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14</w:t>
            </w:r>
          </w:p>
        </w:tc>
        <w:tc>
          <w:tcPr>
            <w:tcW w:w="425"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15</w:t>
            </w:r>
          </w:p>
        </w:tc>
        <w:tc>
          <w:tcPr>
            <w:tcW w:w="709"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16</w:t>
            </w:r>
          </w:p>
        </w:tc>
        <w:tc>
          <w:tcPr>
            <w:tcW w:w="567"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17</w:t>
            </w:r>
          </w:p>
        </w:tc>
        <w:tc>
          <w:tcPr>
            <w:tcW w:w="425"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18</w:t>
            </w:r>
          </w:p>
        </w:tc>
        <w:tc>
          <w:tcPr>
            <w:tcW w:w="1418"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19</w:t>
            </w:r>
          </w:p>
        </w:tc>
      </w:tr>
      <w:tr w:rsidR="00747376" w:rsidRPr="00EB6EBC" w:rsidTr="0037604D">
        <w:tc>
          <w:tcPr>
            <w:tcW w:w="629"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c>
          <w:tcPr>
            <w:tcW w:w="426"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c>
          <w:tcPr>
            <w:tcW w:w="567"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c>
          <w:tcPr>
            <w:tcW w:w="567"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c>
          <w:tcPr>
            <w:tcW w:w="567"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c>
          <w:tcPr>
            <w:tcW w:w="425"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c>
          <w:tcPr>
            <w:tcW w:w="709"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c>
          <w:tcPr>
            <w:tcW w:w="567"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c>
          <w:tcPr>
            <w:tcW w:w="425"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c>
          <w:tcPr>
            <w:tcW w:w="1418"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r>
      <w:tr w:rsidR="00747376" w:rsidRPr="00EB6EBC" w:rsidTr="0037604D">
        <w:tc>
          <w:tcPr>
            <w:tcW w:w="629"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jc w:val="center"/>
              <w:rPr>
                <w:rFonts w:ascii="Times New Roman" w:hAnsi="Times New Roman"/>
                <w:sz w:val="14"/>
                <w:szCs w:val="14"/>
              </w:rPr>
            </w:pPr>
            <w:r w:rsidRPr="00EB6EBC">
              <w:rPr>
                <w:rFonts w:ascii="Times New Roman" w:hAnsi="Times New Roman"/>
                <w:sz w:val="14"/>
                <w:szCs w:val="14"/>
              </w:rPr>
              <w:t>Итого</w:t>
            </w:r>
          </w:p>
        </w:tc>
        <w:tc>
          <w:tcPr>
            <w:tcW w:w="426"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c>
          <w:tcPr>
            <w:tcW w:w="708"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c>
          <w:tcPr>
            <w:tcW w:w="851"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c>
          <w:tcPr>
            <w:tcW w:w="993"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c>
          <w:tcPr>
            <w:tcW w:w="992"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c>
          <w:tcPr>
            <w:tcW w:w="567"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c>
          <w:tcPr>
            <w:tcW w:w="567"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c>
          <w:tcPr>
            <w:tcW w:w="567"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c>
          <w:tcPr>
            <w:tcW w:w="425"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c>
          <w:tcPr>
            <w:tcW w:w="709"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c>
          <w:tcPr>
            <w:tcW w:w="567"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c>
          <w:tcPr>
            <w:tcW w:w="425"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c>
          <w:tcPr>
            <w:tcW w:w="1418" w:type="dxa"/>
            <w:tcBorders>
              <w:top w:val="single" w:sz="4" w:space="0" w:color="auto"/>
              <w:left w:val="single" w:sz="4" w:space="0" w:color="auto"/>
              <w:bottom w:val="single" w:sz="4" w:space="0" w:color="auto"/>
              <w:right w:val="single" w:sz="4" w:space="0" w:color="auto"/>
            </w:tcBorders>
            <w:vAlign w:val="center"/>
          </w:tcPr>
          <w:p w:rsidR="00747376" w:rsidRPr="00EB6EBC" w:rsidRDefault="00747376" w:rsidP="005C2AEE">
            <w:pPr>
              <w:autoSpaceDE w:val="0"/>
              <w:autoSpaceDN w:val="0"/>
              <w:adjustRightInd w:val="0"/>
              <w:spacing w:after="0" w:line="240" w:lineRule="auto"/>
              <w:rPr>
                <w:rFonts w:ascii="Times New Roman" w:hAnsi="Times New Roman"/>
                <w:sz w:val="14"/>
                <w:szCs w:val="14"/>
              </w:rPr>
            </w:pPr>
          </w:p>
        </w:tc>
      </w:tr>
    </w:tbl>
    <w:p w:rsidR="00747376" w:rsidRDefault="00747376" w:rsidP="00C21A94">
      <w:pPr>
        <w:autoSpaceDE w:val="0"/>
        <w:autoSpaceDN w:val="0"/>
        <w:adjustRightInd w:val="0"/>
        <w:spacing w:after="0" w:line="240" w:lineRule="auto"/>
        <w:ind w:firstLine="540"/>
        <w:jc w:val="both"/>
        <w:rPr>
          <w:rFonts w:ascii="Times New Roman" w:hAnsi="Times New Roman"/>
          <w:sz w:val="28"/>
          <w:szCs w:val="28"/>
        </w:rPr>
      </w:pPr>
    </w:p>
    <w:p w:rsidR="00747376" w:rsidRDefault="00747376" w:rsidP="00C21A94">
      <w:pPr>
        <w:autoSpaceDE w:val="0"/>
        <w:autoSpaceDN w:val="0"/>
        <w:adjustRightInd w:val="0"/>
        <w:spacing w:after="0" w:line="240" w:lineRule="auto"/>
        <w:ind w:firstLine="540"/>
        <w:jc w:val="both"/>
        <w:rPr>
          <w:rFonts w:ascii="Times New Roman" w:hAnsi="Times New Roman"/>
          <w:sz w:val="28"/>
          <w:szCs w:val="28"/>
        </w:rPr>
      </w:pPr>
    </w:p>
    <w:p w:rsidR="00747376" w:rsidRPr="00C21A94" w:rsidRDefault="00747376" w:rsidP="00C21A94">
      <w:pPr>
        <w:autoSpaceDE w:val="0"/>
        <w:autoSpaceDN w:val="0"/>
        <w:adjustRightInd w:val="0"/>
        <w:spacing w:after="0" w:line="240" w:lineRule="auto"/>
        <w:ind w:firstLine="540"/>
        <w:jc w:val="both"/>
        <w:rPr>
          <w:rFonts w:ascii="Times New Roman" w:hAnsi="Times New Roman"/>
          <w:sz w:val="28"/>
          <w:szCs w:val="28"/>
        </w:rPr>
        <w:sectPr w:rsidR="00747376" w:rsidRPr="00C21A94" w:rsidSect="005C2AEE">
          <w:pgSz w:w="16838" w:h="11905" w:orient="landscape"/>
          <w:pgMar w:top="850" w:right="850" w:bottom="851" w:left="993" w:header="0" w:footer="0" w:gutter="0"/>
          <w:cols w:space="720"/>
          <w:noEndnote/>
        </w:sectPr>
      </w:pPr>
    </w:p>
    <w:p w:rsidR="00747376" w:rsidRPr="00492D4B" w:rsidRDefault="00747376" w:rsidP="0037604D">
      <w:pPr>
        <w:autoSpaceDE w:val="0"/>
        <w:autoSpaceDN w:val="0"/>
        <w:adjustRightInd w:val="0"/>
        <w:spacing w:after="0" w:line="240" w:lineRule="auto"/>
        <w:ind w:left="5103"/>
        <w:outlineLvl w:val="0"/>
        <w:rPr>
          <w:rFonts w:ascii="Times New Roman" w:hAnsi="Times New Roman"/>
          <w:sz w:val="28"/>
          <w:szCs w:val="28"/>
        </w:rPr>
      </w:pPr>
      <w:r w:rsidRPr="00492D4B">
        <w:rPr>
          <w:rFonts w:ascii="Times New Roman" w:hAnsi="Times New Roman"/>
          <w:sz w:val="28"/>
          <w:szCs w:val="28"/>
        </w:rPr>
        <w:t>Приложение № 2</w:t>
      </w:r>
    </w:p>
    <w:p w:rsidR="00747376" w:rsidRPr="00492D4B" w:rsidRDefault="00747376" w:rsidP="0037604D">
      <w:pPr>
        <w:autoSpaceDE w:val="0"/>
        <w:autoSpaceDN w:val="0"/>
        <w:adjustRightInd w:val="0"/>
        <w:spacing w:after="0" w:line="240" w:lineRule="auto"/>
        <w:ind w:left="5103"/>
        <w:rPr>
          <w:rFonts w:ascii="Times New Roman" w:hAnsi="Times New Roman"/>
          <w:sz w:val="28"/>
          <w:szCs w:val="28"/>
        </w:rPr>
      </w:pPr>
      <w:r w:rsidRPr="00492D4B">
        <w:rPr>
          <w:rFonts w:ascii="Times New Roman" w:hAnsi="Times New Roman"/>
          <w:sz w:val="28"/>
          <w:szCs w:val="28"/>
        </w:rPr>
        <w:t>к Порядку исполнения бюджета</w:t>
      </w:r>
    </w:p>
    <w:p w:rsidR="00747376" w:rsidRPr="00492D4B" w:rsidRDefault="00747376" w:rsidP="0037604D">
      <w:pPr>
        <w:autoSpaceDE w:val="0"/>
        <w:autoSpaceDN w:val="0"/>
        <w:adjustRightInd w:val="0"/>
        <w:spacing w:after="0" w:line="240" w:lineRule="auto"/>
        <w:ind w:left="5103"/>
        <w:rPr>
          <w:rFonts w:ascii="Times New Roman" w:hAnsi="Times New Roman"/>
          <w:sz w:val="28"/>
          <w:szCs w:val="28"/>
        </w:rPr>
      </w:pPr>
      <w:r w:rsidRPr="00492D4B">
        <w:rPr>
          <w:rFonts w:ascii="Times New Roman" w:hAnsi="Times New Roman"/>
          <w:sz w:val="28"/>
          <w:szCs w:val="28"/>
        </w:rPr>
        <w:t>Махалинского сельсовета Кузнецкого района Пензенской области по расходам, утвержденному постановлением администрации Махалинского сельсовета Кузнецкого района Пензенской области</w:t>
      </w:r>
    </w:p>
    <w:p w:rsidR="00747376" w:rsidRPr="00492D4B" w:rsidRDefault="00747376" w:rsidP="0037604D">
      <w:pPr>
        <w:autoSpaceDE w:val="0"/>
        <w:autoSpaceDN w:val="0"/>
        <w:adjustRightInd w:val="0"/>
        <w:spacing w:after="0" w:line="240" w:lineRule="auto"/>
        <w:ind w:left="5103"/>
        <w:rPr>
          <w:rFonts w:ascii="Times New Roman" w:hAnsi="Times New Roman"/>
          <w:sz w:val="28"/>
          <w:szCs w:val="28"/>
        </w:rPr>
      </w:pPr>
      <w:r w:rsidRPr="00492D4B">
        <w:rPr>
          <w:rFonts w:ascii="Times New Roman" w:hAnsi="Times New Roman"/>
          <w:sz w:val="28"/>
          <w:szCs w:val="28"/>
        </w:rPr>
        <w:t>От 23 июля  2021 г. № 41</w:t>
      </w:r>
    </w:p>
    <w:p w:rsidR="00747376" w:rsidRPr="00492D4B" w:rsidRDefault="00747376" w:rsidP="00C21A94">
      <w:pPr>
        <w:autoSpaceDE w:val="0"/>
        <w:autoSpaceDN w:val="0"/>
        <w:adjustRightInd w:val="0"/>
        <w:spacing w:after="0" w:line="240" w:lineRule="auto"/>
        <w:jc w:val="right"/>
        <w:rPr>
          <w:rFonts w:ascii="Times New Roman" w:hAnsi="Times New Roman"/>
          <w:sz w:val="28"/>
          <w:szCs w:val="28"/>
        </w:rPr>
      </w:pPr>
    </w:p>
    <w:p w:rsidR="00747376" w:rsidRPr="00492D4B" w:rsidRDefault="00747376" w:rsidP="00C21A94">
      <w:pPr>
        <w:autoSpaceDE w:val="0"/>
        <w:autoSpaceDN w:val="0"/>
        <w:adjustRightInd w:val="0"/>
        <w:spacing w:after="0" w:line="240" w:lineRule="auto"/>
        <w:ind w:firstLine="540"/>
        <w:jc w:val="both"/>
        <w:rPr>
          <w:rFonts w:ascii="Times New Roman" w:hAnsi="Times New Roman"/>
          <w:sz w:val="28"/>
          <w:szCs w:val="28"/>
        </w:rPr>
      </w:pPr>
    </w:p>
    <w:p w:rsidR="00747376" w:rsidRPr="00492D4B" w:rsidRDefault="00747376" w:rsidP="0037604D">
      <w:pPr>
        <w:autoSpaceDE w:val="0"/>
        <w:autoSpaceDN w:val="0"/>
        <w:adjustRightInd w:val="0"/>
        <w:spacing w:after="0" w:line="240" w:lineRule="auto"/>
        <w:jc w:val="center"/>
        <w:rPr>
          <w:rFonts w:ascii="Times New Roman" w:hAnsi="Times New Roman"/>
          <w:b/>
          <w:sz w:val="28"/>
          <w:szCs w:val="28"/>
        </w:rPr>
      </w:pPr>
      <w:bookmarkStart w:id="6" w:name="Par364"/>
      <w:bookmarkEnd w:id="6"/>
      <w:r w:rsidRPr="00492D4B">
        <w:rPr>
          <w:rFonts w:ascii="Times New Roman" w:hAnsi="Times New Roman"/>
          <w:b/>
          <w:bCs/>
          <w:sz w:val="28"/>
          <w:szCs w:val="28"/>
        </w:rPr>
        <w:t xml:space="preserve">Перечень документов, подтверждающих возникновение у получателя средств бюджета </w:t>
      </w:r>
      <w:r w:rsidRPr="00492D4B">
        <w:rPr>
          <w:rFonts w:ascii="Times New Roman" w:hAnsi="Times New Roman"/>
          <w:b/>
          <w:sz w:val="28"/>
          <w:szCs w:val="28"/>
        </w:rPr>
        <w:t>Махалинского сельсовета Кузнецкого района Пензенской области денежных обязательств</w:t>
      </w:r>
    </w:p>
    <w:p w:rsidR="00747376" w:rsidRPr="00492D4B" w:rsidRDefault="00747376" w:rsidP="0037604D">
      <w:pPr>
        <w:autoSpaceDE w:val="0"/>
        <w:autoSpaceDN w:val="0"/>
        <w:adjustRightInd w:val="0"/>
        <w:spacing w:after="0" w:line="240" w:lineRule="auto"/>
        <w:jc w:val="center"/>
        <w:rPr>
          <w:rFonts w:ascii="Times New Roman" w:hAnsi="Times New Roman"/>
          <w:sz w:val="28"/>
          <w:szCs w:val="28"/>
        </w:rPr>
      </w:pPr>
    </w:p>
    <w:p w:rsidR="00747376" w:rsidRPr="00492D4B" w:rsidRDefault="00747376" w:rsidP="002246BE">
      <w:pPr>
        <w:autoSpaceDE w:val="0"/>
        <w:autoSpaceDN w:val="0"/>
        <w:adjustRightInd w:val="0"/>
        <w:spacing w:after="0" w:line="240" w:lineRule="auto"/>
        <w:ind w:firstLine="539"/>
        <w:jc w:val="both"/>
        <w:rPr>
          <w:rFonts w:ascii="Times New Roman" w:hAnsi="Times New Roman"/>
          <w:sz w:val="28"/>
          <w:szCs w:val="28"/>
        </w:rPr>
      </w:pPr>
      <w:r w:rsidRPr="00492D4B">
        <w:rPr>
          <w:rFonts w:ascii="Times New Roman" w:hAnsi="Times New Roman"/>
          <w:sz w:val="28"/>
          <w:szCs w:val="28"/>
        </w:rPr>
        <w:t>Санкционирование оплаты денежных обязательств получателей средств бюджета Махалинского сельсовета Кузнецкого района</w:t>
      </w:r>
      <w:r w:rsidRPr="00492D4B">
        <w:rPr>
          <w:rFonts w:ascii="Times New Roman" w:hAnsi="Times New Roman"/>
          <w:b/>
          <w:sz w:val="28"/>
          <w:szCs w:val="28"/>
        </w:rPr>
        <w:t xml:space="preserve"> </w:t>
      </w:r>
      <w:r w:rsidRPr="00492D4B">
        <w:rPr>
          <w:rFonts w:ascii="Times New Roman" w:hAnsi="Times New Roman"/>
          <w:sz w:val="28"/>
          <w:szCs w:val="28"/>
        </w:rPr>
        <w:t>Пензенской области осуществляется при наличии следующих документов, подтверждающих принятие денежных обязательств:</w:t>
      </w:r>
    </w:p>
    <w:p w:rsidR="00747376" w:rsidRPr="00492D4B" w:rsidRDefault="00747376" w:rsidP="002246BE">
      <w:pPr>
        <w:autoSpaceDE w:val="0"/>
        <w:autoSpaceDN w:val="0"/>
        <w:adjustRightInd w:val="0"/>
        <w:spacing w:after="0" w:line="240" w:lineRule="auto"/>
        <w:ind w:firstLine="539"/>
        <w:jc w:val="both"/>
        <w:rPr>
          <w:rFonts w:ascii="Times New Roman" w:hAnsi="Times New Roman"/>
          <w:sz w:val="28"/>
          <w:szCs w:val="28"/>
        </w:rPr>
      </w:pPr>
      <w:r w:rsidRPr="00492D4B">
        <w:rPr>
          <w:rFonts w:ascii="Times New Roman" w:hAnsi="Times New Roman"/>
          <w:sz w:val="28"/>
          <w:szCs w:val="28"/>
        </w:rPr>
        <w:t>1. При осуществлении авансовых платежей, предусмотренных условиями договора (муниципального контракта, соглашения):</w:t>
      </w:r>
    </w:p>
    <w:p w:rsidR="00747376" w:rsidRPr="00492D4B" w:rsidRDefault="00747376" w:rsidP="002246BE">
      <w:pPr>
        <w:autoSpaceDE w:val="0"/>
        <w:autoSpaceDN w:val="0"/>
        <w:adjustRightInd w:val="0"/>
        <w:spacing w:after="0" w:line="240" w:lineRule="auto"/>
        <w:ind w:firstLine="539"/>
        <w:jc w:val="both"/>
        <w:rPr>
          <w:rFonts w:ascii="Times New Roman" w:hAnsi="Times New Roman"/>
          <w:sz w:val="28"/>
          <w:szCs w:val="28"/>
        </w:rPr>
      </w:pPr>
      <w:r w:rsidRPr="00492D4B">
        <w:rPr>
          <w:rFonts w:ascii="Times New Roman" w:hAnsi="Times New Roman"/>
          <w:sz w:val="28"/>
          <w:szCs w:val="28"/>
        </w:rPr>
        <w:t>- счета.</w:t>
      </w:r>
    </w:p>
    <w:p w:rsidR="00747376" w:rsidRPr="00C21A94" w:rsidRDefault="00747376" w:rsidP="002246BE">
      <w:pPr>
        <w:autoSpaceDE w:val="0"/>
        <w:autoSpaceDN w:val="0"/>
        <w:adjustRightInd w:val="0"/>
        <w:spacing w:after="0" w:line="240" w:lineRule="auto"/>
        <w:ind w:firstLine="539"/>
        <w:jc w:val="both"/>
        <w:rPr>
          <w:rFonts w:ascii="Times New Roman" w:hAnsi="Times New Roman"/>
          <w:sz w:val="28"/>
          <w:szCs w:val="28"/>
        </w:rPr>
      </w:pPr>
      <w:r w:rsidRPr="00492D4B">
        <w:rPr>
          <w:rFonts w:ascii="Times New Roman" w:hAnsi="Times New Roman"/>
          <w:sz w:val="28"/>
          <w:szCs w:val="28"/>
        </w:rPr>
        <w:t>2. За поставленные товары, выполненные работы, оказанные услуги в соответствии с заключенным договором (муниципальным</w:t>
      </w:r>
      <w:r w:rsidRPr="00C21A94">
        <w:rPr>
          <w:rFonts w:ascii="Times New Roman" w:hAnsi="Times New Roman"/>
          <w:sz w:val="28"/>
          <w:szCs w:val="28"/>
        </w:rPr>
        <w:t xml:space="preserve"> контрактом):</w:t>
      </w:r>
    </w:p>
    <w:p w:rsidR="00747376" w:rsidRPr="00C21A94" w:rsidRDefault="00747376" w:rsidP="002246BE">
      <w:pPr>
        <w:autoSpaceDE w:val="0"/>
        <w:autoSpaceDN w:val="0"/>
        <w:adjustRightInd w:val="0"/>
        <w:spacing w:after="0" w:line="240" w:lineRule="auto"/>
        <w:ind w:firstLine="539"/>
        <w:jc w:val="both"/>
        <w:rPr>
          <w:rFonts w:ascii="Times New Roman" w:hAnsi="Times New Roman"/>
          <w:sz w:val="28"/>
          <w:szCs w:val="28"/>
        </w:rPr>
      </w:pPr>
      <w:bookmarkStart w:id="7" w:name="Par372"/>
      <w:bookmarkEnd w:id="7"/>
      <w:r w:rsidRPr="00C21A94">
        <w:rPr>
          <w:rFonts w:ascii="Times New Roman" w:hAnsi="Times New Roman"/>
          <w:sz w:val="28"/>
          <w:szCs w:val="28"/>
        </w:rPr>
        <w:t>2.1. За выполненные работы по текущему и капитальному ремонту имущества, по монтажу (расширению) единых функционирующих систем (охранной, пожарной сигнализации, локально-вычислительной сети, системы видеонаблюдения, контроля доступа и иных аналогичных систем):</w:t>
      </w:r>
    </w:p>
    <w:p w:rsidR="00747376" w:rsidRPr="00C21A94" w:rsidRDefault="00747376" w:rsidP="002246BE">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 акта о приемке выполненных работ (форма КС-2);</w:t>
      </w:r>
    </w:p>
    <w:p w:rsidR="00747376" w:rsidRPr="00C21A94" w:rsidRDefault="00747376" w:rsidP="002246BE">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 справки о стоимости выполненных работ и затрат (форма КС-3);</w:t>
      </w:r>
    </w:p>
    <w:p w:rsidR="00747376" w:rsidRPr="00C21A94" w:rsidRDefault="00747376" w:rsidP="002246BE">
      <w:pPr>
        <w:autoSpaceDE w:val="0"/>
        <w:autoSpaceDN w:val="0"/>
        <w:adjustRightInd w:val="0"/>
        <w:spacing w:after="0" w:line="240" w:lineRule="auto"/>
        <w:ind w:firstLine="539"/>
        <w:jc w:val="both"/>
        <w:rPr>
          <w:rFonts w:ascii="Times New Roman" w:hAnsi="Times New Roman"/>
          <w:sz w:val="28"/>
          <w:szCs w:val="28"/>
        </w:rPr>
      </w:pPr>
      <w:bookmarkStart w:id="8" w:name="Par375"/>
      <w:bookmarkEnd w:id="8"/>
      <w:r w:rsidRPr="00C21A94">
        <w:rPr>
          <w:rFonts w:ascii="Times New Roman" w:hAnsi="Times New Roman"/>
          <w:sz w:val="28"/>
          <w:szCs w:val="28"/>
        </w:rPr>
        <w:t>2.2. За выполненные работы по капитальному строительству, реконструкции зданий и сооружений:</w:t>
      </w:r>
    </w:p>
    <w:p w:rsidR="00747376" w:rsidRPr="00C21A94" w:rsidRDefault="00747376" w:rsidP="002246BE">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 акта о приемке выполненных работ (форма КС-2);</w:t>
      </w:r>
    </w:p>
    <w:p w:rsidR="00747376" w:rsidRPr="00C21A94" w:rsidRDefault="00747376" w:rsidP="002246BE">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 справки о стоимости выполненных работ и затрат (форма КС-3);</w:t>
      </w:r>
    </w:p>
    <w:p w:rsidR="00747376" w:rsidRPr="00C21A94" w:rsidRDefault="00747376" w:rsidP="002246BE">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 акта приемки законченного строительством объекта (форма КС-11) (в случае осуществления строительства, реконструкции на основании договора строительного подряда);</w:t>
      </w:r>
    </w:p>
    <w:p w:rsidR="00747376" w:rsidRPr="00C21A94" w:rsidRDefault="00747376" w:rsidP="002246BE">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 акта приемки законченного строительством объекта приемочной комиссии (форма КС-14) (в случае формирования приемочной комиссии).</w:t>
      </w:r>
    </w:p>
    <w:p w:rsidR="00747376" w:rsidRPr="00C21A94" w:rsidRDefault="00747376" w:rsidP="002246BE">
      <w:pPr>
        <w:autoSpaceDE w:val="0"/>
        <w:autoSpaceDN w:val="0"/>
        <w:adjustRightInd w:val="0"/>
        <w:spacing w:after="0" w:line="240" w:lineRule="auto"/>
        <w:ind w:firstLine="539"/>
        <w:jc w:val="both"/>
        <w:rPr>
          <w:rFonts w:ascii="Times New Roman" w:hAnsi="Times New Roman"/>
          <w:sz w:val="28"/>
          <w:szCs w:val="28"/>
        </w:rPr>
      </w:pPr>
      <w:bookmarkStart w:id="9" w:name="Par380"/>
      <w:bookmarkEnd w:id="9"/>
      <w:r w:rsidRPr="00C21A94">
        <w:rPr>
          <w:rFonts w:ascii="Times New Roman" w:hAnsi="Times New Roman"/>
          <w:sz w:val="28"/>
          <w:szCs w:val="28"/>
        </w:rPr>
        <w:t>2.3. При оплате расходов по договорам гражданско-правового характера, заключаемым с физическими лицами:</w:t>
      </w:r>
    </w:p>
    <w:p w:rsidR="00747376" w:rsidRPr="00C21A94" w:rsidRDefault="00747376" w:rsidP="002246BE">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 накладной;</w:t>
      </w:r>
    </w:p>
    <w:p w:rsidR="00747376" w:rsidRPr="00C21A94" w:rsidRDefault="00747376" w:rsidP="002246BE">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 закупочного акта;</w:t>
      </w:r>
    </w:p>
    <w:p w:rsidR="00747376" w:rsidRPr="00C21A94" w:rsidRDefault="00747376" w:rsidP="002246BE">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 акта приема-передачи материальных ценностей;</w:t>
      </w:r>
    </w:p>
    <w:p w:rsidR="00747376" w:rsidRPr="00C21A94" w:rsidRDefault="00747376" w:rsidP="002246BE">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 акта выполненных работ (оказанных услуг);</w:t>
      </w:r>
    </w:p>
    <w:p w:rsidR="00747376" w:rsidRPr="00C21A94" w:rsidRDefault="00747376" w:rsidP="002246BE">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 заявки на оплату расходов по уплате налога на доходы физических лиц;</w:t>
      </w:r>
    </w:p>
    <w:p w:rsidR="00747376" w:rsidRPr="00C21A94" w:rsidRDefault="00747376" w:rsidP="0037604D">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 заявки на оплату расходов по уплате страховых взносов на обязательное социальное страхование от несчастных случаев на производстве и профессиональных заболеваний (в случае, если это предусмотрено договором).</w:t>
      </w:r>
    </w:p>
    <w:p w:rsidR="00747376" w:rsidRPr="00C21A94" w:rsidRDefault="00747376" w:rsidP="002246BE">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 xml:space="preserve">2.4. За иные поставленные товары, выполненные работы, оказанные услуги (кроме указанных в </w:t>
      </w:r>
      <w:hyperlink w:anchor="Par372" w:history="1">
        <w:r w:rsidRPr="00C21A94">
          <w:rPr>
            <w:rFonts w:ascii="Times New Roman" w:hAnsi="Times New Roman"/>
            <w:color w:val="0000FF"/>
            <w:sz w:val="28"/>
            <w:szCs w:val="28"/>
          </w:rPr>
          <w:t>подпунктах 2.1</w:t>
        </w:r>
      </w:hyperlink>
      <w:r w:rsidRPr="00C21A94">
        <w:rPr>
          <w:rFonts w:ascii="Times New Roman" w:hAnsi="Times New Roman"/>
          <w:sz w:val="28"/>
          <w:szCs w:val="28"/>
        </w:rPr>
        <w:t xml:space="preserve">, </w:t>
      </w:r>
      <w:hyperlink w:anchor="Par375" w:history="1">
        <w:r w:rsidRPr="00C21A94">
          <w:rPr>
            <w:rFonts w:ascii="Times New Roman" w:hAnsi="Times New Roman"/>
            <w:color w:val="0000FF"/>
            <w:sz w:val="28"/>
            <w:szCs w:val="28"/>
          </w:rPr>
          <w:t>2.2</w:t>
        </w:r>
      </w:hyperlink>
      <w:r w:rsidRPr="00C21A94">
        <w:rPr>
          <w:rFonts w:ascii="Times New Roman" w:hAnsi="Times New Roman"/>
          <w:sz w:val="28"/>
          <w:szCs w:val="28"/>
        </w:rPr>
        <w:t xml:space="preserve">, </w:t>
      </w:r>
      <w:hyperlink w:anchor="Par380" w:history="1">
        <w:r w:rsidRPr="00C21A94">
          <w:rPr>
            <w:rFonts w:ascii="Times New Roman" w:hAnsi="Times New Roman"/>
            <w:color w:val="0000FF"/>
            <w:sz w:val="28"/>
            <w:szCs w:val="28"/>
          </w:rPr>
          <w:t>2.3</w:t>
        </w:r>
      </w:hyperlink>
      <w:r w:rsidRPr="00C21A94">
        <w:rPr>
          <w:rFonts w:ascii="Times New Roman" w:hAnsi="Times New Roman"/>
          <w:sz w:val="28"/>
          <w:szCs w:val="28"/>
        </w:rPr>
        <w:t xml:space="preserve"> настоящего пункта) в соответствии с заключенным договором (</w:t>
      </w:r>
      <w:r>
        <w:rPr>
          <w:rFonts w:ascii="Times New Roman" w:hAnsi="Times New Roman"/>
          <w:sz w:val="28"/>
          <w:szCs w:val="28"/>
        </w:rPr>
        <w:t>муниципальным</w:t>
      </w:r>
      <w:r w:rsidRPr="00C21A94">
        <w:rPr>
          <w:rFonts w:ascii="Times New Roman" w:hAnsi="Times New Roman"/>
          <w:sz w:val="28"/>
          <w:szCs w:val="28"/>
        </w:rPr>
        <w:t xml:space="preserve"> контрактом):</w:t>
      </w:r>
    </w:p>
    <w:p w:rsidR="00747376" w:rsidRPr="00C21A94" w:rsidRDefault="00747376" w:rsidP="002246BE">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 счета;</w:t>
      </w:r>
    </w:p>
    <w:p w:rsidR="00747376" w:rsidRPr="00C21A94" w:rsidRDefault="00747376" w:rsidP="002246BE">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 счета-фактуры при наличии налога на добавленную стоимость или универсального передаточного документа;</w:t>
      </w:r>
    </w:p>
    <w:p w:rsidR="00747376" w:rsidRPr="00C21A94" w:rsidRDefault="00747376" w:rsidP="002246BE">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 товарной накладной (товарно-транспортной накладной) или универсального передаточного документа;</w:t>
      </w:r>
    </w:p>
    <w:p w:rsidR="00747376" w:rsidRPr="00C21A94" w:rsidRDefault="00747376" w:rsidP="002246BE">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 акта выполненных работ (акта оказания услуг);</w:t>
      </w:r>
    </w:p>
    <w:p w:rsidR="00747376" w:rsidRPr="00C21A94" w:rsidRDefault="00747376" w:rsidP="002246BE">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 акта о приеме-передаче объекта основных средств (кроме зданий, сооружений);</w:t>
      </w:r>
    </w:p>
    <w:p w:rsidR="00747376" w:rsidRPr="00C21A94" w:rsidRDefault="00747376" w:rsidP="002246BE">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 акта о приеме-передаче здания (сооружения);</w:t>
      </w:r>
    </w:p>
    <w:p w:rsidR="00747376" w:rsidRPr="00C21A94" w:rsidRDefault="00747376" w:rsidP="002246BE">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 акта о приеме-передаче объектов нефинансовых активов;</w:t>
      </w:r>
    </w:p>
    <w:p w:rsidR="00747376" w:rsidRPr="00C21A94" w:rsidRDefault="00747376" w:rsidP="002246BE">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 акта ввода оборудования в эксплуатацию (акта ввода оборудования в эксплуатацию, оказания услуг по обучению правилам эксплуатации и инструктажу специалистов);</w:t>
      </w:r>
    </w:p>
    <w:p w:rsidR="00747376" w:rsidRPr="00C21A94" w:rsidRDefault="00747376" w:rsidP="002246BE">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 акта о приеме-передаче товарно-материальных ценностей на хранение.</w:t>
      </w:r>
    </w:p>
    <w:p w:rsidR="00747376" w:rsidRPr="00C21A94" w:rsidRDefault="00747376" w:rsidP="002246BE">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3. При оплате кредиторской задолженности прошлых лет:</w:t>
      </w:r>
    </w:p>
    <w:p w:rsidR="00747376" w:rsidRPr="00492D4B" w:rsidRDefault="00747376" w:rsidP="002246BE">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 xml:space="preserve">- акта сверки о состоянии </w:t>
      </w:r>
      <w:r w:rsidRPr="00492D4B">
        <w:rPr>
          <w:rFonts w:ascii="Times New Roman" w:hAnsi="Times New Roman"/>
          <w:sz w:val="28"/>
          <w:szCs w:val="28"/>
        </w:rPr>
        <w:t>расчетов.</w:t>
      </w:r>
    </w:p>
    <w:p w:rsidR="00747376" w:rsidRPr="00492D4B" w:rsidRDefault="00747376" w:rsidP="002246BE">
      <w:pPr>
        <w:autoSpaceDE w:val="0"/>
        <w:autoSpaceDN w:val="0"/>
        <w:adjustRightInd w:val="0"/>
        <w:spacing w:after="0" w:line="240" w:lineRule="auto"/>
        <w:ind w:firstLine="539"/>
        <w:jc w:val="both"/>
        <w:rPr>
          <w:rFonts w:ascii="Times New Roman" w:hAnsi="Times New Roman"/>
          <w:sz w:val="28"/>
          <w:szCs w:val="28"/>
        </w:rPr>
      </w:pPr>
      <w:r w:rsidRPr="00492D4B">
        <w:rPr>
          <w:rFonts w:ascii="Times New Roman" w:hAnsi="Times New Roman"/>
          <w:sz w:val="28"/>
          <w:szCs w:val="28"/>
        </w:rPr>
        <w:t>Ответственность за достоверность представленных сведений о состоянии расчетов несет получатель средств бюджета Махалинского сельсовета Кузнецкого района</w:t>
      </w:r>
      <w:r w:rsidRPr="00492D4B">
        <w:rPr>
          <w:rFonts w:ascii="Times New Roman" w:hAnsi="Times New Roman"/>
          <w:b/>
          <w:sz w:val="28"/>
          <w:szCs w:val="28"/>
        </w:rPr>
        <w:t xml:space="preserve"> </w:t>
      </w:r>
      <w:r w:rsidRPr="00492D4B">
        <w:rPr>
          <w:rFonts w:ascii="Times New Roman" w:hAnsi="Times New Roman"/>
          <w:sz w:val="28"/>
          <w:szCs w:val="28"/>
        </w:rPr>
        <w:t>Пензенской области.</w:t>
      </w:r>
    </w:p>
    <w:p w:rsidR="00747376" w:rsidRPr="00492D4B" w:rsidRDefault="00747376" w:rsidP="002246BE">
      <w:pPr>
        <w:autoSpaceDE w:val="0"/>
        <w:autoSpaceDN w:val="0"/>
        <w:adjustRightInd w:val="0"/>
        <w:spacing w:after="0" w:line="240" w:lineRule="auto"/>
        <w:ind w:firstLine="539"/>
        <w:jc w:val="both"/>
        <w:rPr>
          <w:rFonts w:ascii="Times New Roman" w:hAnsi="Times New Roman"/>
          <w:sz w:val="28"/>
          <w:szCs w:val="28"/>
        </w:rPr>
      </w:pPr>
      <w:r w:rsidRPr="00492D4B">
        <w:rPr>
          <w:rFonts w:ascii="Times New Roman" w:hAnsi="Times New Roman"/>
          <w:sz w:val="28"/>
          <w:szCs w:val="28"/>
        </w:rPr>
        <w:t>4. При исполнении судебных актов и решений налоговых органов о взыскании налога, сбора, страхового взноса, пеней, штрафов (далее - решения налоговых органов), предусматривающих обращение взыскания на средства бюджета Махалинского сельсовета Кузнецкого района</w:t>
      </w:r>
      <w:r w:rsidRPr="00492D4B">
        <w:rPr>
          <w:rFonts w:ascii="Times New Roman" w:hAnsi="Times New Roman"/>
          <w:b/>
          <w:sz w:val="28"/>
          <w:szCs w:val="28"/>
        </w:rPr>
        <w:t xml:space="preserve"> </w:t>
      </w:r>
      <w:r w:rsidRPr="00492D4B">
        <w:rPr>
          <w:rFonts w:ascii="Times New Roman" w:hAnsi="Times New Roman"/>
          <w:sz w:val="28"/>
          <w:szCs w:val="28"/>
        </w:rPr>
        <w:t>Пензенской области:</w:t>
      </w:r>
    </w:p>
    <w:p w:rsidR="00747376" w:rsidRPr="00C21A94" w:rsidRDefault="00747376" w:rsidP="002246BE">
      <w:pPr>
        <w:autoSpaceDE w:val="0"/>
        <w:autoSpaceDN w:val="0"/>
        <w:adjustRightInd w:val="0"/>
        <w:spacing w:after="0" w:line="240" w:lineRule="auto"/>
        <w:ind w:firstLine="539"/>
        <w:jc w:val="both"/>
        <w:rPr>
          <w:rFonts w:ascii="Times New Roman" w:hAnsi="Times New Roman"/>
          <w:sz w:val="28"/>
          <w:szCs w:val="28"/>
        </w:rPr>
      </w:pPr>
      <w:r w:rsidRPr="00492D4B">
        <w:rPr>
          <w:rFonts w:ascii="Times New Roman" w:hAnsi="Times New Roman"/>
          <w:sz w:val="28"/>
          <w:szCs w:val="28"/>
        </w:rPr>
        <w:t>- исполнительного документа;</w:t>
      </w:r>
    </w:p>
    <w:p w:rsidR="00747376" w:rsidRPr="00C21A94" w:rsidRDefault="00747376" w:rsidP="002246BE">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 решения налогового органа.</w:t>
      </w:r>
    </w:p>
    <w:p w:rsidR="00747376" w:rsidRPr="00C21A94" w:rsidRDefault="00747376" w:rsidP="002246BE">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5. При оплате расходов по служебным командировкам:</w:t>
      </w:r>
    </w:p>
    <w:p w:rsidR="00747376" w:rsidRPr="00C21A94" w:rsidRDefault="00747376" w:rsidP="002246BE">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 приказа о командировании;</w:t>
      </w:r>
    </w:p>
    <w:p w:rsidR="00747376" w:rsidRPr="00C21A94" w:rsidRDefault="00747376" w:rsidP="002246BE">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 авансового отчета;</w:t>
      </w:r>
    </w:p>
    <w:p w:rsidR="00747376" w:rsidRPr="00C21A94" w:rsidRDefault="00747376" w:rsidP="002246BE">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 проездных документов;</w:t>
      </w:r>
    </w:p>
    <w:p w:rsidR="00747376" w:rsidRPr="00C21A94" w:rsidRDefault="00747376" w:rsidP="002246BE">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 документов, подтверждающих проживание;</w:t>
      </w:r>
    </w:p>
    <w:p w:rsidR="00747376" w:rsidRPr="00C21A94" w:rsidRDefault="00747376" w:rsidP="002246BE">
      <w:pPr>
        <w:autoSpaceDE w:val="0"/>
        <w:autoSpaceDN w:val="0"/>
        <w:adjustRightInd w:val="0"/>
        <w:spacing w:after="0" w:line="240" w:lineRule="auto"/>
        <w:ind w:firstLine="539"/>
        <w:jc w:val="both"/>
        <w:rPr>
          <w:rFonts w:ascii="Times New Roman" w:hAnsi="Times New Roman"/>
          <w:sz w:val="28"/>
          <w:szCs w:val="28"/>
        </w:rPr>
      </w:pPr>
      <w:r w:rsidRPr="00C21A94">
        <w:rPr>
          <w:rFonts w:ascii="Times New Roman" w:hAnsi="Times New Roman"/>
          <w:sz w:val="28"/>
          <w:szCs w:val="28"/>
        </w:rPr>
        <w:t>- иных документов, подтверждающих командировочные расходы.</w:t>
      </w:r>
    </w:p>
    <w:p w:rsidR="00747376" w:rsidRPr="00C21A94" w:rsidRDefault="00747376" w:rsidP="002246BE">
      <w:pPr>
        <w:autoSpaceDE w:val="0"/>
        <w:autoSpaceDN w:val="0"/>
        <w:adjustRightInd w:val="0"/>
        <w:spacing w:after="0" w:line="240" w:lineRule="auto"/>
        <w:ind w:firstLine="539"/>
        <w:jc w:val="both"/>
        <w:rPr>
          <w:rFonts w:ascii="Times New Roman" w:hAnsi="Times New Roman"/>
          <w:sz w:val="28"/>
          <w:szCs w:val="28"/>
        </w:rPr>
      </w:pPr>
    </w:p>
    <w:p w:rsidR="00747376" w:rsidRPr="00280614" w:rsidRDefault="00747376" w:rsidP="00280614">
      <w:pPr>
        <w:widowControl w:val="0"/>
        <w:autoSpaceDE w:val="0"/>
        <w:autoSpaceDN w:val="0"/>
        <w:adjustRightInd w:val="0"/>
        <w:spacing w:after="0" w:line="240" w:lineRule="auto"/>
        <w:jc w:val="center"/>
        <w:outlineLvl w:val="0"/>
        <w:rPr>
          <w:rFonts w:ascii="Times New Roman" w:hAnsi="Times New Roman"/>
          <w:sz w:val="28"/>
          <w:szCs w:val="28"/>
        </w:rPr>
      </w:pPr>
    </w:p>
    <w:sectPr w:rsidR="00747376" w:rsidRPr="00280614" w:rsidSect="005C6EEC">
      <w:pgSz w:w="11906" w:h="16838"/>
      <w:pgMar w:top="993" w:right="850"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2F02EE"/>
    <w:multiLevelType w:val="hybridMultilevel"/>
    <w:tmpl w:val="39A60554"/>
    <w:lvl w:ilvl="0" w:tplc="398C08F6">
      <w:start w:val="1"/>
      <w:numFmt w:val="decimal"/>
      <w:lvlText w:val="%1."/>
      <w:lvlJc w:val="left"/>
      <w:pPr>
        <w:ind w:left="1350" w:hanging="81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nsid w:val="65BE7DEC"/>
    <w:multiLevelType w:val="hybridMultilevel"/>
    <w:tmpl w:val="62BE8CDA"/>
    <w:lvl w:ilvl="0" w:tplc="A304656C">
      <w:start w:val="1"/>
      <w:numFmt w:val="decimal"/>
      <w:lvlText w:val="%1."/>
      <w:lvlJc w:val="left"/>
      <w:pPr>
        <w:ind w:left="1350" w:hanging="81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84D76"/>
    <w:rsid w:val="0000076E"/>
    <w:rsid w:val="000011E3"/>
    <w:rsid w:val="00001605"/>
    <w:rsid w:val="0000198D"/>
    <w:rsid w:val="00001B68"/>
    <w:rsid w:val="00001F4B"/>
    <w:rsid w:val="0000220D"/>
    <w:rsid w:val="0000257B"/>
    <w:rsid w:val="00002978"/>
    <w:rsid w:val="000029A1"/>
    <w:rsid w:val="00002E52"/>
    <w:rsid w:val="00002F79"/>
    <w:rsid w:val="000035FE"/>
    <w:rsid w:val="00003757"/>
    <w:rsid w:val="00004BA6"/>
    <w:rsid w:val="00004D00"/>
    <w:rsid w:val="00005404"/>
    <w:rsid w:val="00005509"/>
    <w:rsid w:val="0000582C"/>
    <w:rsid w:val="00005C13"/>
    <w:rsid w:val="00005D65"/>
    <w:rsid w:val="00005E5E"/>
    <w:rsid w:val="00006445"/>
    <w:rsid w:val="00006C97"/>
    <w:rsid w:val="00007A9E"/>
    <w:rsid w:val="00010038"/>
    <w:rsid w:val="000102D0"/>
    <w:rsid w:val="000102D6"/>
    <w:rsid w:val="000117BD"/>
    <w:rsid w:val="000119CC"/>
    <w:rsid w:val="00012973"/>
    <w:rsid w:val="000129E4"/>
    <w:rsid w:val="000132E6"/>
    <w:rsid w:val="000134E3"/>
    <w:rsid w:val="00013AE4"/>
    <w:rsid w:val="00013CD2"/>
    <w:rsid w:val="0001414F"/>
    <w:rsid w:val="0001490A"/>
    <w:rsid w:val="00015089"/>
    <w:rsid w:val="00015157"/>
    <w:rsid w:val="0001554E"/>
    <w:rsid w:val="000157A7"/>
    <w:rsid w:val="00015919"/>
    <w:rsid w:val="000161F1"/>
    <w:rsid w:val="00016752"/>
    <w:rsid w:val="0001712D"/>
    <w:rsid w:val="00017E9F"/>
    <w:rsid w:val="00020717"/>
    <w:rsid w:val="000208AE"/>
    <w:rsid w:val="00020B70"/>
    <w:rsid w:val="00020BCF"/>
    <w:rsid w:val="0002134B"/>
    <w:rsid w:val="00021546"/>
    <w:rsid w:val="00021DF0"/>
    <w:rsid w:val="000227E7"/>
    <w:rsid w:val="00022E31"/>
    <w:rsid w:val="000245D6"/>
    <w:rsid w:val="000249B8"/>
    <w:rsid w:val="00024B75"/>
    <w:rsid w:val="00024BD9"/>
    <w:rsid w:val="00025258"/>
    <w:rsid w:val="00025666"/>
    <w:rsid w:val="00025675"/>
    <w:rsid w:val="00025902"/>
    <w:rsid w:val="00025A27"/>
    <w:rsid w:val="00025AE3"/>
    <w:rsid w:val="00025BE6"/>
    <w:rsid w:val="00025C71"/>
    <w:rsid w:val="00026505"/>
    <w:rsid w:val="00026B30"/>
    <w:rsid w:val="00026B5D"/>
    <w:rsid w:val="000270E2"/>
    <w:rsid w:val="00027380"/>
    <w:rsid w:val="000276DB"/>
    <w:rsid w:val="0002783C"/>
    <w:rsid w:val="00030422"/>
    <w:rsid w:val="00030ED1"/>
    <w:rsid w:val="00030F5F"/>
    <w:rsid w:val="000316EE"/>
    <w:rsid w:val="000316F2"/>
    <w:rsid w:val="000318AF"/>
    <w:rsid w:val="00031B10"/>
    <w:rsid w:val="00031F5B"/>
    <w:rsid w:val="00032B5C"/>
    <w:rsid w:val="00032DE1"/>
    <w:rsid w:val="000330BA"/>
    <w:rsid w:val="0003333B"/>
    <w:rsid w:val="00033387"/>
    <w:rsid w:val="0003384B"/>
    <w:rsid w:val="000339F8"/>
    <w:rsid w:val="00033BD0"/>
    <w:rsid w:val="00035103"/>
    <w:rsid w:val="0003597B"/>
    <w:rsid w:val="00035B21"/>
    <w:rsid w:val="00036B72"/>
    <w:rsid w:val="00037C76"/>
    <w:rsid w:val="00040376"/>
    <w:rsid w:val="0004084B"/>
    <w:rsid w:val="00040ACE"/>
    <w:rsid w:val="00042C1F"/>
    <w:rsid w:val="00043915"/>
    <w:rsid w:val="000439DA"/>
    <w:rsid w:val="0004421B"/>
    <w:rsid w:val="000442E6"/>
    <w:rsid w:val="000445EB"/>
    <w:rsid w:val="00045247"/>
    <w:rsid w:val="0004555C"/>
    <w:rsid w:val="00045FDC"/>
    <w:rsid w:val="00046BC4"/>
    <w:rsid w:val="00046C3E"/>
    <w:rsid w:val="00046D55"/>
    <w:rsid w:val="000479AA"/>
    <w:rsid w:val="00050151"/>
    <w:rsid w:val="0005054F"/>
    <w:rsid w:val="0005072A"/>
    <w:rsid w:val="00051569"/>
    <w:rsid w:val="00052208"/>
    <w:rsid w:val="00052594"/>
    <w:rsid w:val="000526C9"/>
    <w:rsid w:val="000526D4"/>
    <w:rsid w:val="0005286D"/>
    <w:rsid w:val="00052963"/>
    <w:rsid w:val="00052FBD"/>
    <w:rsid w:val="000533A8"/>
    <w:rsid w:val="000544CF"/>
    <w:rsid w:val="00055A28"/>
    <w:rsid w:val="00056169"/>
    <w:rsid w:val="000563AE"/>
    <w:rsid w:val="000565F3"/>
    <w:rsid w:val="00057D8C"/>
    <w:rsid w:val="0006172C"/>
    <w:rsid w:val="00061FFD"/>
    <w:rsid w:val="000627FE"/>
    <w:rsid w:val="00062CA2"/>
    <w:rsid w:val="000630CB"/>
    <w:rsid w:val="00063454"/>
    <w:rsid w:val="00063B08"/>
    <w:rsid w:val="0006428F"/>
    <w:rsid w:val="00065CA9"/>
    <w:rsid w:val="00066920"/>
    <w:rsid w:val="0006699C"/>
    <w:rsid w:val="00066A27"/>
    <w:rsid w:val="000673C8"/>
    <w:rsid w:val="000678F9"/>
    <w:rsid w:val="0007030A"/>
    <w:rsid w:val="000706B2"/>
    <w:rsid w:val="00071012"/>
    <w:rsid w:val="00071C99"/>
    <w:rsid w:val="00072E03"/>
    <w:rsid w:val="0007411C"/>
    <w:rsid w:val="000744A9"/>
    <w:rsid w:val="00074628"/>
    <w:rsid w:val="00074769"/>
    <w:rsid w:val="00074851"/>
    <w:rsid w:val="00074887"/>
    <w:rsid w:val="000758F3"/>
    <w:rsid w:val="00075B20"/>
    <w:rsid w:val="0007679D"/>
    <w:rsid w:val="00076B6E"/>
    <w:rsid w:val="00077503"/>
    <w:rsid w:val="000775BA"/>
    <w:rsid w:val="00080080"/>
    <w:rsid w:val="000802EC"/>
    <w:rsid w:val="0008128B"/>
    <w:rsid w:val="00081656"/>
    <w:rsid w:val="000817DD"/>
    <w:rsid w:val="00083B60"/>
    <w:rsid w:val="00083D71"/>
    <w:rsid w:val="0008426F"/>
    <w:rsid w:val="00084CD6"/>
    <w:rsid w:val="00085987"/>
    <w:rsid w:val="00085AAF"/>
    <w:rsid w:val="00085D47"/>
    <w:rsid w:val="00086B8A"/>
    <w:rsid w:val="0008750F"/>
    <w:rsid w:val="00087761"/>
    <w:rsid w:val="00087CB5"/>
    <w:rsid w:val="000907FB"/>
    <w:rsid w:val="00090CFB"/>
    <w:rsid w:val="00090E6F"/>
    <w:rsid w:val="00091894"/>
    <w:rsid w:val="00091A86"/>
    <w:rsid w:val="000920BB"/>
    <w:rsid w:val="00093E88"/>
    <w:rsid w:val="00094AAB"/>
    <w:rsid w:val="00094CBE"/>
    <w:rsid w:val="00094E63"/>
    <w:rsid w:val="000958ED"/>
    <w:rsid w:val="00095A6F"/>
    <w:rsid w:val="00096408"/>
    <w:rsid w:val="00096B17"/>
    <w:rsid w:val="00096E45"/>
    <w:rsid w:val="00097537"/>
    <w:rsid w:val="00097B07"/>
    <w:rsid w:val="00097CBB"/>
    <w:rsid w:val="000A0123"/>
    <w:rsid w:val="000A0168"/>
    <w:rsid w:val="000A02E2"/>
    <w:rsid w:val="000A0A26"/>
    <w:rsid w:val="000A13E9"/>
    <w:rsid w:val="000A2114"/>
    <w:rsid w:val="000A2690"/>
    <w:rsid w:val="000A2B60"/>
    <w:rsid w:val="000A2E5A"/>
    <w:rsid w:val="000A3841"/>
    <w:rsid w:val="000A3BEB"/>
    <w:rsid w:val="000A430A"/>
    <w:rsid w:val="000A431D"/>
    <w:rsid w:val="000A487D"/>
    <w:rsid w:val="000A4B87"/>
    <w:rsid w:val="000A6077"/>
    <w:rsid w:val="000A76AF"/>
    <w:rsid w:val="000A7C50"/>
    <w:rsid w:val="000B0102"/>
    <w:rsid w:val="000B0178"/>
    <w:rsid w:val="000B0222"/>
    <w:rsid w:val="000B0C14"/>
    <w:rsid w:val="000B0DB7"/>
    <w:rsid w:val="000B22E5"/>
    <w:rsid w:val="000B23A6"/>
    <w:rsid w:val="000B2BF5"/>
    <w:rsid w:val="000B3BCA"/>
    <w:rsid w:val="000B4313"/>
    <w:rsid w:val="000B4ABE"/>
    <w:rsid w:val="000B4F50"/>
    <w:rsid w:val="000B50FD"/>
    <w:rsid w:val="000B594A"/>
    <w:rsid w:val="000B5E39"/>
    <w:rsid w:val="000C0989"/>
    <w:rsid w:val="000C1666"/>
    <w:rsid w:val="000C1C5E"/>
    <w:rsid w:val="000C2860"/>
    <w:rsid w:val="000C2AC5"/>
    <w:rsid w:val="000C3733"/>
    <w:rsid w:val="000C3B4E"/>
    <w:rsid w:val="000C427D"/>
    <w:rsid w:val="000C453F"/>
    <w:rsid w:val="000C45ED"/>
    <w:rsid w:val="000C4F30"/>
    <w:rsid w:val="000C5302"/>
    <w:rsid w:val="000C53EA"/>
    <w:rsid w:val="000C549A"/>
    <w:rsid w:val="000C5692"/>
    <w:rsid w:val="000C5D35"/>
    <w:rsid w:val="000D0326"/>
    <w:rsid w:val="000D0F69"/>
    <w:rsid w:val="000D1205"/>
    <w:rsid w:val="000D1642"/>
    <w:rsid w:val="000D2145"/>
    <w:rsid w:val="000D25FA"/>
    <w:rsid w:val="000D2FE9"/>
    <w:rsid w:val="000D4D49"/>
    <w:rsid w:val="000D5791"/>
    <w:rsid w:val="000D5949"/>
    <w:rsid w:val="000D697F"/>
    <w:rsid w:val="000D6A74"/>
    <w:rsid w:val="000D6F2A"/>
    <w:rsid w:val="000D7424"/>
    <w:rsid w:val="000D75F3"/>
    <w:rsid w:val="000D7D35"/>
    <w:rsid w:val="000E0159"/>
    <w:rsid w:val="000E0420"/>
    <w:rsid w:val="000E05BD"/>
    <w:rsid w:val="000E09B4"/>
    <w:rsid w:val="000E1384"/>
    <w:rsid w:val="000E1CF7"/>
    <w:rsid w:val="000E2454"/>
    <w:rsid w:val="000E24C2"/>
    <w:rsid w:val="000E2AD5"/>
    <w:rsid w:val="000E2EBE"/>
    <w:rsid w:val="000E3065"/>
    <w:rsid w:val="000E363B"/>
    <w:rsid w:val="000E3BBB"/>
    <w:rsid w:val="000E3D5C"/>
    <w:rsid w:val="000E400C"/>
    <w:rsid w:val="000E4597"/>
    <w:rsid w:val="000E4A2B"/>
    <w:rsid w:val="000E518F"/>
    <w:rsid w:val="000E695E"/>
    <w:rsid w:val="000E69D4"/>
    <w:rsid w:val="000F01F4"/>
    <w:rsid w:val="000F0DF9"/>
    <w:rsid w:val="000F10DB"/>
    <w:rsid w:val="000F143E"/>
    <w:rsid w:val="000F1625"/>
    <w:rsid w:val="000F19A8"/>
    <w:rsid w:val="000F3027"/>
    <w:rsid w:val="000F3069"/>
    <w:rsid w:val="000F40C0"/>
    <w:rsid w:val="000F41EF"/>
    <w:rsid w:val="000F4C0B"/>
    <w:rsid w:val="000F546A"/>
    <w:rsid w:val="000F55A2"/>
    <w:rsid w:val="000F589F"/>
    <w:rsid w:val="000F6662"/>
    <w:rsid w:val="000F6E0D"/>
    <w:rsid w:val="000F742B"/>
    <w:rsid w:val="000F763E"/>
    <w:rsid w:val="000F7758"/>
    <w:rsid w:val="000F7EA8"/>
    <w:rsid w:val="001000AC"/>
    <w:rsid w:val="0010059C"/>
    <w:rsid w:val="001007B4"/>
    <w:rsid w:val="00100CCE"/>
    <w:rsid w:val="00100FC3"/>
    <w:rsid w:val="00101FE1"/>
    <w:rsid w:val="00102381"/>
    <w:rsid w:val="001029B9"/>
    <w:rsid w:val="001029CC"/>
    <w:rsid w:val="00103A0D"/>
    <w:rsid w:val="001047F6"/>
    <w:rsid w:val="00104AE1"/>
    <w:rsid w:val="00105201"/>
    <w:rsid w:val="00106835"/>
    <w:rsid w:val="00106C4E"/>
    <w:rsid w:val="00106C65"/>
    <w:rsid w:val="00106E56"/>
    <w:rsid w:val="00107D1D"/>
    <w:rsid w:val="00107E79"/>
    <w:rsid w:val="001104FE"/>
    <w:rsid w:val="00110A73"/>
    <w:rsid w:val="0011170A"/>
    <w:rsid w:val="00111743"/>
    <w:rsid w:val="001119F7"/>
    <w:rsid w:val="00112E13"/>
    <w:rsid w:val="00113137"/>
    <w:rsid w:val="0011316B"/>
    <w:rsid w:val="001135C9"/>
    <w:rsid w:val="001138F2"/>
    <w:rsid w:val="00114645"/>
    <w:rsid w:val="00114D4F"/>
    <w:rsid w:val="00115610"/>
    <w:rsid w:val="00115EA6"/>
    <w:rsid w:val="00116306"/>
    <w:rsid w:val="001168A9"/>
    <w:rsid w:val="001169F9"/>
    <w:rsid w:val="00117129"/>
    <w:rsid w:val="00117441"/>
    <w:rsid w:val="001177F6"/>
    <w:rsid w:val="00117DC4"/>
    <w:rsid w:val="00120E72"/>
    <w:rsid w:val="00120F2F"/>
    <w:rsid w:val="0012126C"/>
    <w:rsid w:val="0012144B"/>
    <w:rsid w:val="001221F0"/>
    <w:rsid w:val="001223E8"/>
    <w:rsid w:val="001227A7"/>
    <w:rsid w:val="00122D1E"/>
    <w:rsid w:val="0012351D"/>
    <w:rsid w:val="00123D45"/>
    <w:rsid w:val="00124064"/>
    <w:rsid w:val="0012423F"/>
    <w:rsid w:val="00125968"/>
    <w:rsid w:val="00125E55"/>
    <w:rsid w:val="00126375"/>
    <w:rsid w:val="0012645F"/>
    <w:rsid w:val="00126578"/>
    <w:rsid w:val="001265E3"/>
    <w:rsid w:val="0012672D"/>
    <w:rsid w:val="00126C70"/>
    <w:rsid w:val="00126E31"/>
    <w:rsid w:val="0012778A"/>
    <w:rsid w:val="001279FF"/>
    <w:rsid w:val="00127A9B"/>
    <w:rsid w:val="001303D1"/>
    <w:rsid w:val="00130B6A"/>
    <w:rsid w:val="001315C6"/>
    <w:rsid w:val="00131698"/>
    <w:rsid w:val="00131765"/>
    <w:rsid w:val="001317B9"/>
    <w:rsid w:val="001324CE"/>
    <w:rsid w:val="001330C6"/>
    <w:rsid w:val="0013341E"/>
    <w:rsid w:val="00134B8E"/>
    <w:rsid w:val="00135647"/>
    <w:rsid w:val="00135A7F"/>
    <w:rsid w:val="001368A4"/>
    <w:rsid w:val="0013707E"/>
    <w:rsid w:val="001373F7"/>
    <w:rsid w:val="00140976"/>
    <w:rsid w:val="00140D9D"/>
    <w:rsid w:val="00140F09"/>
    <w:rsid w:val="0014100D"/>
    <w:rsid w:val="001411B7"/>
    <w:rsid w:val="001411DC"/>
    <w:rsid w:val="00141EB2"/>
    <w:rsid w:val="00142A33"/>
    <w:rsid w:val="00142C15"/>
    <w:rsid w:val="00143975"/>
    <w:rsid w:val="00143A23"/>
    <w:rsid w:val="00143C9B"/>
    <w:rsid w:val="001454C8"/>
    <w:rsid w:val="0014551D"/>
    <w:rsid w:val="001456D5"/>
    <w:rsid w:val="00145D17"/>
    <w:rsid w:val="0014673A"/>
    <w:rsid w:val="001469C1"/>
    <w:rsid w:val="00146E43"/>
    <w:rsid w:val="00147FC2"/>
    <w:rsid w:val="00150A00"/>
    <w:rsid w:val="0015117A"/>
    <w:rsid w:val="001515FD"/>
    <w:rsid w:val="00152115"/>
    <w:rsid w:val="00152878"/>
    <w:rsid w:val="00152B5B"/>
    <w:rsid w:val="00152F3A"/>
    <w:rsid w:val="00154BF4"/>
    <w:rsid w:val="00155377"/>
    <w:rsid w:val="001558B0"/>
    <w:rsid w:val="00155F7C"/>
    <w:rsid w:val="00157103"/>
    <w:rsid w:val="001573D6"/>
    <w:rsid w:val="00157FCB"/>
    <w:rsid w:val="00160380"/>
    <w:rsid w:val="001605B6"/>
    <w:rsid w:val="00160794"/>
    <w:rsid w:val="0016102B"/>
    <w:rsid w:val="00161149"/>
    <w:rsid w:val="001617A5"/>
    <w:rsid w:val="001619F2"/>
    <w:rsid w:val="00161FFD"/>
    <w:rsid w:val="00162302"/>
    <w:rsid w:val="00162DCA"/>
    <w:rsid w:val="00163527"/>
    <w:rsid w:val="0016369D"/>
    <w:rsid w:val="00163F34"/>
    <w:rsid w:val="001643CC"/>
    <w:rsid w:val="0016458B"/>
    <w:rsid w:val="00165218"/>
    <w:rsid w:val="001654E9"/>
    <w:rsid w:val="001667DD"/>
    <w:rsid w:val="00166EC1"/>
    <w:rsid w:val="00167276"/>
    <w:rsid w:val="0016752B"/>
    <w:rsid w:val="001701F8"/>
    <w:rsid w:val="00170B1A"/>
    <w:rsid w:val="0017107B"/>
    <w:rsid w:val="001715B2"/>
    <w:rsid w:val="00171A68"/>
    <w:rsid w:val="00171CEF"/>
    <w:rsid w:val="00173C05"/>
    <w:rsid w:val="00174372"/>
    <w:rsid w:val="0017446F"/>
    <w:rsid w:val="0017570A"/>
    <w:rsid w:val="00175CB7"/>
    <w:rsid w:val="00175E99"/>
    <w:rsid w:val="00176208"/>
    <w:rsid w:val="00176722"/>
    <w:rsid w:val="00176BB2"/>
    <w:rsid w:val="001773BC"/>
    <w:rsid w:val="00177C83"/>
    <w:rsid w:val="001803F4"/>
    <w:rsid w:val="00180C59"/>
    <w:rsid w:val="0018154D"/>
    <w:rsid w:val="001815E5"/>
    <w:rsid w:val="00181727"/>
    <w:rsid w:val="00182436"/>
    <w:rsid w:val="0018267A"/>
    <w:rsid w:val="001830F6"/>
    <w:rsid w:val="00183A43"/>
    <w:rsid w:val="00183AAE"/>
    <w:rsid w:val="0018449A"/>
    <w:rsid w:val="0018455A"/>
    <w:rsid w:val="00184CF7"/>
    <w:rsid w:val="00184DE4"/>
    <w:rsid w:val="00184F13"/>
    <w:rsid w:val="00185133"/>
    <w:rsid w:val="0018599E"/>
    <w:rsid w:val="00185A32"/>
    <w:rsid w:val="00185B3D"/>
    <w:rsid w:val="00185CB2"/>
    <w:rsid w:val="00185E6D"/>
    <w:rsid w:val="0018606D"/>
    <w:rsid w:val="00186950"/>
    <w:rsid w:val="00186AC9"/>
    <w:rsid w:val="00187058"/>
    <w:rsid w:val="00187298"/>
    <w:rsid w:val="00187FE1"/>
    <w:rsid w:val="001903CE"/>
    <w:rsid w:val="00190ECB"/>
    <w:rsid w:val="00190F9A"/>
    <w:rsid w:val="00191607"/>
    <w:rsid w:val="00191A65"/>
    <w:rsid w:val="00191B6D"/>
    <w:rsid w:val="00191D2E"/>
    <w:rsid w:val="0019225A"/>
    <w:rsid w:val="0019293A"/>
    <w:rsid w:val="00192F12"/>
    <w:rsid w:val="00193B62"/>
    <w:rsid w:val="00193D79"/>
    <w:rsid w:val="00193EE3"/>
    <w:rsid w:val="00195DD7"/>
    <w:rsid w:val="00195E75"/>
    <w:rsid w:val="00196074"/>
    <w:rsid w:val="001962D1"/>
    <w:rsid w:val="0019651B"/>
    <w:rsid w:val="00196A58"/>
    <w:rsid w:val="00196AE7"/>
    <w:rsid w:val="00196B71"/>
    <w:rsid w:val="001976AF"/>
    <w:rsid w:val="001A00D3"/>
    <w:rsid w:val="001A0BF6"/>
    <w:rsid w:val="001A0DDE"/>
    <w:rsid w:val="001A1C2E"/>
    <w:rsid w:val="001A1D33"/>
    <w:rsid w:val="001A21C3"/>
    <w:rsid w:val="001A262B"/>
    <w:rsid w:val="001A3129"/>
    <w:rsid w:val="001A399F"/>
    <w:rsid w:val="001A3ADB"/>
    <w:rsid w:val="001A4884"/>
    <w:rsid w:val="001A4B15"/>
    <w:rsid w:val="001A4D76"/>
    <w:rsid w:val="001A5588"/>
    <w:rsid w:val="001A5DA3"/>
    <w:rsid w:val="001A611E"/>
    <w:rsid w:val="001A69FB"/>
    <w:rsid w:val="001A6FF9"/>
    <w:rsid w:val="001A74C2"/>
    <w:rsid w:val="001A793E"/>
    <w:rsid w:val="001A7A15"/>
    <w:rsid w:val="001B1AE2"/>
    <w:rsid w:val="001B2713"/>
    <w:rsid w:val="001B2D00"/>
    <w:rsid w:val="001B4139"/>
    <w:rsid w:val="001B45BE"/>
    <w:rsid w:val="001B4722"/>
    <w:rsid w:val="001B5410"/>
    <w:rsid w:val="001B5D3D"/>
    <w:rsid w:val="001B66EE"/>
    <w:rsid w:val="001B73B7"/>
    <w:rsid w:val="001B7A2B"/>
    <w:rsid w:val="001C0533"/>
    <w:rsid w:val="001C11F2"/>
    <w:rsid w:val="001C123A"/>
    <w:rsid w:val="001C125E"/>
    <w:rsid w:val="001C2E6B"/>
    <w:rsid w:val="001C3030"/>
    <w:rsid w:val="001C3187"/>
    <w:rsid w:val="001C3542"/>
    <w:rsid w:val="001C4035"/>
    <w:rsid w:val="001C42DC"/>
    <w:rsid w:val="001C49DD"/>
    <w:rsid w:val="001C4E50"/>
    <w:rsid w:val="001C528F"/>
    <w:rsid w:val="001C5B71"/>
    <w:rsid w:val="001C6022"/>
    <w:rsid w:val="001C66EC"/>
    <w:rsid w:val="001C6B86"/>
    <w:rsid w:val="001C6E09"/>
    <w:rsid w:val="001C75D6"/>
    <w:rsid w:val="001D02EF"/>
    <w:rsid w:val="001D1A4F"/>
    <w:rsid w:val="001D1AED"/>
    <w:rsid w:val="001D20BB"/>
    <w:rsid w:val="001D4635"/>
    <w:rsid w:val="001D4EF4"/>
    <w:rsid w:val="001D5003"/>
    <w:rsid w:val="001D57A7"/>
    <w:rsid w:val="001D5E67"/>
    <w:rsid w:val="001D6574"/>
    <w:rsid w:val="001D73EF"/>
    <w:rsid w:val="001E05BC"/>
    <w:rsid w:val="001E1117"/>
    <w:rsid w:val="001E1368"/>
    <w:rsid w:val="001E16F8"/>
    <w:rsid w:val="001E1BA3"/>
    <w:rsid w:val="001E23AF"/>
    <w:rsid w:val="001E2FDB"/>
    <w:rsid w:val="001E3EB0"/>
    <w:rsid w:val="001E43D1"/>
    <w:rsid w:val="001E5D8C"/>
    <w:rsid w:val="001E5DA6"/>
    <w:rsid w:val="001E6769"/>
    <w:rsid w:val="001E6B4C"/>
    <w:rsid w:val="001E6FA7"/>
    <w:rsid w:val="001E7C6D"/>
    <w:rsid w:val="001E7ED5"/>
    <w:rsid w:val="001E7F58"/>
    <w:rsid w:val="001F00A3"/>
    <w:rsid w:val="001F06C7"/>
    <w:rsid w:val="001F17A9"/>
    <w:rsid w:val="001F17D8"/>
    <w:rsid w:val="001F2A24"/>
    <w:rsid w:val="001F3592"/>
    <w:rsid w:val="001F56E4"/>
    <w:rsid w:val="001F59F6"/>
    <w:rsid w:val="001F6176"/>
    <w:rsid w:val="001F6410"/>
    <w:rsid w:val="001F6E60"/>
    <w:rsid w:val="001F7035"/>
    <w:rsid w:val="001F7911"/>
    <w:rsid w:val="001F7E7A"/>
    <w:rsid w:val="00200218"/>
    <w:rsid w:val="00200BEE"/>
    <w:rsid w:val="00200D11"/>
    <w:rsid w:val="00200F82"/>
    <w:rsid w:val="00201132"/>
    <w:rsid w:val="00201268"/>
    <w:rsid w:val="00201454"/>
    <w:rsid w:val="00201C58"/>
    <w:rsid w:val="00201F92"/>
    <w:rsid w:val="002027F9"/>
    <w:rsid w:val="00202832"/>
    <w:rsid w:val="00203861"/>
    <w:rsid w:val="00203B09"/>
    <w:rsid w:val="00204B19"/>
    <w:rsid w:val="002053F8"/>
    <w:rsid w:val="002054CA"/>
    <w:rsid w:val="00205656"/>
    <w:rsid w:val="00205B28"/>
    <w:rsid w:val="00205BFB"/>
    <w:rsid w:val="00205C43"/>
    <w:rsid w:val="00205D4A"/>
    <w:rsid w:val="002066AB"/>
    <w:rsid w:val="002072BC"/>
    <w:rsid w:val="00207370"/>
    <w:rsid w:val="0021086E"/>
    <w:rsid w:val="002109C5"/>
    <w:rsid w:val="00211451"/>
    <w:rsid w:val="0021195F"/>
    <w:rsid w:val="00211BD5"/>
    <w:rsid w:val="00211C43"/>
    <w:rsid w:val="00212AF9"/>
    <w:rsid w:val="00212DA2"/>
    <w:rsid w:val="00212DD1"/>
    <w:rsid w:val="00213610"/>
    <w:rsid w:val="002139B2"/>
    <w:rsid w:val="00213D39"/>
    <w:rsid w:val="0021428A"/>
    <w:rsid w:val="00214F1E"/>
    <w:rsid w:val="00215798"/>
    <w:rsid w:val="002157DD"/>
    <w:rsid w:val="00216170"/>
    <w:rsid w:val="002162DE"/>
    <w:rsid w:val="00216B7A"/>
    <w:rsid w:val="00216F29"/>
    <w:rsid w:val="002211A3"/>
    <w:rsid w:val="00221AF3"/>
    <w:rsid w:val="00223358"/>
    <w:rsid w:val="00224034"/>
    <w:rsid w:val="00224193"/>
    <w:rsid w:val="002246BE"/>
    <w:rsid w:val="0022481C"/>
    <w:rsid w:val="00224882"/>
    <w:rsid w:val="00224AE0"/>
    <w:rsid w:val="00224AFE"/>
    <w:rsid w:val="00224C4A"/>
    <w:rsid w:val="00224CEC"/>
    <w:rsid w:val="00224E0C"/>
    <w:rsid w:val="00225379"/>
    <w:rsid w:val="002257D3"/>
    <w:rsid w:val="002263F1"/>
    <w:rsid w:val="002265C2"/>
    <w:rsid w:val="00226722"/>
    <w:rsid w:val="00226A9B"/>
    <w:rsid w:val="00226CFD"/>
    <w:rsid w:val="0022751E"/>
    <w:rsid w:val="0022776F"/>
    <w:rsid w:val="0022791D"/>
    <w:rsid w:val="00227B0A"/>
    <w:rsid w:val="00227CEB"/>
    <w:rsid w:val="00227E92"/>
    <w:rsid w:val="00227F93"/>
    <w:rsid w:val="0023063E"/>
    <w:rsid w:val="00230EF6"/>
    <w:rsid w:val="00231593"/>
    <w:rsid w:val="00231694"/>
    <w:rsid w:val="00231E17"/>
    <w:rsid w:val="002325FF"/>
    <w:rsid w:val="00232A91"/>
    <w:rsid w:val="00232E5F"/>
    <w:rsid w:val="002332C4"/>
    <w:rsid w:val="00233910"/>
    <w:rsid w:val="00233934"/>
    <w:rsid w:val="002339E0"/>
    <w:rsid w:val="00233DC6"/>
    <w:rsid w:val="00234485"/>
    <w:rsid w:val="0023456B"/>
    <w:rsid w:val="00235450"/>
    <w:rsid w:val="002358B4"/>
    <w:rsid w:val="002359FC"/>
    <w:rsid w:val="002363C8"/>
    <w:rsid w:val="0023663F"/>
    <w:rsid w:val="00236E99"/>
    <w:rsid w:val="00236F59"/>
    <w:rsid w:val="002373B1"/>
    <w:rsid w:val="00240A05"/>
    <w:rsid w:val="00240B57"/>
    <w:rsid w:val="00240DD7"/>
    <w:rsid w:val="00241351"/>
    <w:rsid w:val="0024142C"/>
    <w:rsid w:val="00242B14"/>
    <w:rsid w:val="00242C5B"/>
    <w:rsid w:val="002434C8"/>
    <w:rsid w:val="00243669"/>
    <w:rsid w:val="00244288"/>
    <w:rsid w:val="002442A9"/>
    <w:rsid w:val="0024584F"/>
    <w:rsid w:val="00245B34"/>
    <w:rsid w:val="00245E88"/>
    <w:rsid w:val="002460EB"/>
    <w:rsid w:val="0024656B"/>
    <w:rsid w:val="002465E1"/>
    <w:rsid w:val="00246BA4"/>
    <w:rsid w:val="0025025F"/>
    <w:rsid w:val="00250272"/>
    <w:rsid w:val="00250EE6"/>
    <w:rsid w:val="00251A5A"/>
    <w:rsid w:val="00251B01"/>
    <w:rsid w:val="00252575"/>
    <w:rsid w:val="00252EDB"/>
    <w:rsid w:val="00255BAF"/>
    <w:rsid w:val="00255CD7"/>
    <w:rsid w:val="00255E1C"/>
    <w:rsid w:val="00256B5D"/>
    <w:rsid w:val="00256CE2"/>
    <w:rsid w:val="00256F4B"/>
    <w:rsid w:val="00257B82"/>
    <w:rsid w:val="002601FE"/>
    <w:rsid w:val="00260523"/>
    <w:rsid w:val="00260B92"/>
    <w:rsid w:val="00260F46"/>
    <w:rsid w:val="00261872"/>
    <w:rsid w:val="002625D7"/>
    <w:rsid w:val="0026278D"/>
    <w:rsid w:val="00263E98"/>
    <w:rsid w:val="002642B2"/>
    <w:rsid w:val="00264C57"/>
    <w:rsid w:val="002655EF"/>
    <w:rsid w:val="002656C2"/>
    <w:rsid w:val="002656C5"/>
    <w:rsid w:val="0026607E"/>
    <w:rsid w:val="0026646F"/>
    <w:rsid w:val="00266483"/>
    <w:rsid w:val="002666D2"/>
    <w:rsid w:val="0026717F"/>
    <w:rsid w:val="00267D19"/>
    <w:rsid w:val="002705C4"/>
    <w:rsid w:val="00270675"/>
    <w:rsid w:val="00270AC3"/>
    <w:rsid w:val="00271107"/>
    <w:rsid w:val="0027195D"/>
    <w:rsid w:val="00271960"/>
    <w:rsid w:val="00271DCD"/>
    <w:rsid w:val="00272052"/>
    <w:rsid w:val="002728E3"/>
    <w:rsid w:val="00272E4F"/>
    <w:rsid w:val="002741EA"/>
    <w:rsid w:val="00274856"/>
    <w:rsid w:val="0027542C"/>
    <w:rsid w:val="0027582C"/>
    <w:rsid w:val="002759CC"/>
    <w:rsid w:val="0027685F"/>
    <w:rsid w:val="00276896"/>
    <w:rsid w:val="00277022"/>
    <w:rsid w:val="002772A8"/>
    <w:rsid w:val="00277437"/>
    <w:rsid w:val="00280419"/>
    <w:rsid w:val="00280614"/>
    <w:rsid w:val="00280FA4"/>
    <w:rsid w:val="0028127B"/>
    <w:rsid w:val="002813A5"/>
    <w:rsid w:val="00281410"/>
    <w:rsid w:val="00281553"/>
    <w:rsid w:val="00281A6E"/>
    <w:rsid w:val="002823E2"/>
    <w:rsid w:val="0028308D"/>
    <w:rsid w:val="002843C3"/>
    <w:rsid w:val="002846F6"/>
    <w:rsid w:val="002849A9"/>
    <w:rsid w:val="00284AC6"/>
    <w:rsid w:val="00284B25"/>
    <w:rsid w:val="00284D76"/>
    <w:rsid w:val="00285205"/>
    <w:rsid w:val="0028524D"/>
    <w:rsid w:val="00285A9A"/>
    <w:rsid w:val="00285C8E"/>
    <w:rsid w:val="00285D4A"/>
    <w:rsid w:val="00285D97"/>
    <w:rsid w:val="0028636A"/>
    <w:rsid w:val="00286755"/>
    <w:rsid w:val="00286B80"/>
    <w:rsid w:val="00286C6A"/>
    <w:rsid w:val="00286C7A"/>
    <w:rsid w:val="0028703F"/>
    <w:rsid w:val="0028764E"/>
    <w:rsid w:val="00290465"/>
    <w:rsid w:val="0029078F"/>
    <w:rsid w:val="00290B44"/>
    <w:rsid w:val="00290D28"/>
    <w:rsid w:val="002916EF"/>
    <w:rsid w:val="00291DC1"/>
    <w:rsid w:val="00292E7F"/>
    <w:rsid w:val="002932F4"/>
    <w:rsid w:val="00293C7A"/>
    <w:rsid w:val="00293F5B"/>
    <w:rsid w:val="00294366"/>
    <w:rsid w:val="00294662"/>
    <w:rsid w:val="00294CE9"/>
    <w:rsid w:val="002950C1"/>
    <w:rsid w:val="00295A21"/>
    <w:rsid w:val="00297744"/>
    <w:rsid w:val="00297A74"/>
    <w:rsid w:val="002A02C6"/>
    <w:rsid w:val="002A09FA"/>
    <w:rsid w:val="002A1A11"/>
    <w:rsid w:val="002A1A80"/>
    <w:rsid w:val="002A2186"/>
    <w:rsid w:val="002A21C0"/>
    <w:rsid w:val="002A30EF"/>
    <w:rsid w:val="002A32AF"/>
    <w:rsid w:val="002A3749"/>
    <w:rsid w:val="002A3949"/>
    <w:rsid w:val="002A47D6"/>
    <w:rsid w:val="002A4F0D"/>
    <w:rsid w:val="002A5030"/>
    <w:rsid w:val="002A56CA"/>
    <w:rsid w:val="002A5898"/>
    <w:rsid w:val="002A5EC4"/>
    <w:rsid w:val="002A6786"/>
    <w:rsid w:val="002A6E2E"/>
    <w:rsid w:val="002A6E53"/>
    <w:rsid w:val="002A6EDE"/>
    <w:rsid w:val="002B0B90"/>
    <w:rsid w:val="002B1063"/>
    <w:rsid w:val="002B27BD"/>
    <w:rsid w:val="002B3207"/>
    <w:rsid w:val="002B3945"/>
    <w:rsid w:val="002B406C"/>
    <w:rsid w:val="002B4A22"/>
    <w:rsid w:val="002B4C1B"/>
    <w:rsid w:val="002B5F72"/>
    <w:rsid w:val="002B7091"/>
    <w:rsid w:val="002B72EA"/>
    <w:rsid w:val="002B7422"/>
    <w:rsid w:val="002B7D4E"/>
    <w:rsid w:val="002C0767"/>
    <w:rsid w:val="002C094B"/>
    <w:rsid w:val="002C0AAE"/>
    <w:rsid w:val="002C10A7"/>
    <w:rsid w:val="002C1320"/>
    <w:rsid w:val="002C258F"/>
    <w:rsid w:val="002C33ED"/>
    <w:rsid w:val="002C3506"/>
    <w:rsid w:val="002C4224"/>
    <w:rsid w:val="002C4BC7"/>
    <w:rsid w:val="002C5457"/>
    <w:rsid w:val="002C54BC"/>
    <w:rsid w:val="002C5F02"/>
    <w:rsid w:val="002C6442"/>
    <w:rsid w:val="002C7653"/>
    <w:rsid w:val="002C7DCE"/>
    <w:rsid w:val="002D0256"/>
    <w:rsid w:val="002D0CC1"/>
    <w:rsid w:val="002D13F2"/>
    <w:rsid w:val="002D1471"/>
    <w:rsid w:val="002D1D0D"/>
    <w:rsid w:val="002D1FA5"/>
    <w:rsid w:val="002D238D"/>
    <w:rsid w:val="002D2F80"/>
    <w:rsid w:val="002D39AF"/>
    <w:rsid w:val="002D57C0"/>
    <w:rsid w:val="002D5E19"/>
    <w:rsid w:val="002D5F60"/>
    <w:rsid w:val="002D63DE"/>
    <w:rsid w:val="002D6794"/>
    <w:rsid w:val="002D772A"/>
    <w:rsid w:val="002D7805"/>
    <w:rsid w:val="002E09DF"/>
    <w:rsid w:val="002E0EA9"/>
    <w:rsid w:val="002E12D0"/>
    <w:rsid w:val="002E1BF2"/>
    <w:rsid w:val="002E1F34"/>
    <w:rsid w:val="002E20E1"/>
    <w:rsid w:val="002E2284"/>
    <w:rsid w:val="002E2954"/>
    <w:rsid w:val="002E3B6F"/>
    <w:rsid w:val="002E3FBA"/>
    <w:rsid w:val="002E414A"/>
    <w:rsid w:val="002E449F"/>
    <w:rsid w:val="002E493E"/>
    <w:rsid w:val="002E4CF7"/>
    <w:rsid w:val="002E5E84"/>
    <w:rsid w:val="002E611B"/>
    <w:rsid w:val="002E64F7"/>
    <w:rsid w:val="002E6748"/>
    <w:rsid w:val="002E674B"/>
    <w:rsid w:val="002E7144"/>
    <w:rsid w:val="002E732C"/>
    <w:rsid w:val="002F0490"/>
    <w:rsid w:val="002F078D"/>
    <w:rsid w:val="002F0DA9"/>
    <w:rsid w:val="002F0EAF"/>
    <w:rsid w:val="002F184E"/>
    <w:rsid w:val="002F18E7"/>
    <w:rsid w:val="002F24C2"/>
    <w:rsid w:val="002F2586"/>
    <w:rsid w:val="002F25AE"/>
    <w:rsid w:val="002F386D"/>
    <w:rsid w:val="002F3B6F"/>
    <w:rsid w:val="002F485F"/>
    <w:rsid w:val="002F6822"/>
    <w:rsid w:val="002F6C81"/>
    <w:rsid w:val="002F74AF"/>
    <w:rsid w:val="002F7A84"/>
    <w:rsid w:val="002F7D55"/>
    <w:rsid w:val="00300420"/>
    <w:rsid w:val="00300F73"/>
    <w:rsid w:val="00301071"/>
    <w:rsid w:val="0030219A"/>
    <w:rsid w:val="00302604"/>
    <w:rsid w:val="0030276B"/>
    <w:rsid w:val="00303707"/>
    <w:rsid w:val="0030372E"/>
    <w:rsid w:val="003040B4"/>
    <w:rsid w:val="0030440E"/>
    <w:rsid w:val="003067EC"/>
    <w:rsid w:val="0030739C"/>
    <w:rsid w:val="0030745B"/>
    <w:rsid w:val="0030762E"/>
    <w:rsid w:val="00307719"/>
    <w:rsid w:val="00307C63"/>
    <w:rsid w:val="00307DF6"/>
    <w:rsid w:val="00310187"/>
    <w:rsid w:val="0031089D"/>
    <w:rsid w:val="00310C91"/>
    <w:rsid w:val="00310F0B"/>
    <w:rsid w:val="003114AB"/>
    <w:rsid w:val="0031156F"/>
    <w:rsid w:val="00311E74"/>
    <w:rsid w:val="00311F1D"/>
    <w:rsid w:val="003124C4"/>
    <w:rsid w:val="00312597"/>
    <w:rsid w:val="00312C1E"/>
    <w:rsid w:val="0031457F"/>
    <w:rsid w:val="00314754"/>
    <w:rsid w:val="0031519E"/>
    <w:rsid w:val="003155CC"/>
    <w:rsid w:val="00315DF0"/>
    <w:rsid w:val="00316D90"/>
    <w:rsid w:val="0032023B"/>
    <w:rsid w:val="003204D2"/>
    <w:rsid w:val="00320F33"/>
    <w:rsid w:val="003220E2"/>
    <w:rsid w:val="00322C9D"/>
    <w:rsid w:val="00323613"/>
    <w:rsid w:val="00323D20"/>
    <w:rsid w:val="00323E13"/>
    <w:rsid w:val="003251F5"/>
    <w:rsid w:val="00325794"/>
    <w:rsid w:val="003258A9"/>
    <w:rsid w:val="003268B6"/>
    <w:rsid w:val="00326C7A"/>
    <w:rsid w:val="00326F2A"/>
    <w:rsid w:val="00327515"/>
    <w:rsid w:val="00327EB0"/>
    <w:rsid w:val="003301B6"/>
    <w:rsid w:val="00330E4F"/>
    <w:rsid w:val="00331546"/>
    <w:rsid w:val="00331579"/>
    <w:rsid w:val="00333103"/>
    <w:rsid w:val="00334580"/>
    <w:rsid w:val="0033546E"/>
    <w:rsid w:val="00335E05"/>
    <w:rsid w:val="00335F70"/>
    <w:rsid w:val="003361D9"/>
    <w:rsid w:val="003362F2"/>
    <w:rsid w:val="00336694"/>
    <w:rsid w:val="003368A2"/>
    <w:rsid w:val="003368F4"/>
    <w:rsid w:val="00336C7D"/>
    <w:rsid w:val="00337B3A"/>
    <w:rsid w:val="00340F8F"/>
    <w:rsid w:val="00341BA8"/>
    <w:rsid w:val="00342191"/>
    <w:rsid w:val="003428A8"/>
    <w:rsid w:val="00342D7C"/>
    <w:rsid w:val="00342E0A"/>
    <w:rsid w:val="00342E24"/>
    <w:rsid w:val="00343125"/>
    <w:rsid w:val="0034315D"/>
    <w:rsid w:val="0034418F"/>
    <w:rsid w:val="00344759"/>
    <w:rsid w:val="00344771"/>
    <w:rsid w:val="00344E5E"/>
    <w:rsid w:val="00345A2A"/>
    <w:rsid w:val="0034635B"/>
    <w:rsid w:val="0034639A"/>
    <w:rsid w:val="00346AA6"/>
    <w:rsid w:val="00347146"/>
    <w:rsid w:val="00347190"/>
    <w:rsid w:val="003478AA"/>
    <w:rsid w:val="00347A47"/>
    <w:rsid w:val="00350194"/>
    <w:rsid w:val="003504F7"/>
    <w:rsid w:val="00352006"/>
    <w:rsid w:val="00352CA5"/>
    <w:rsid w:val="00353100"/>
    <w:rsid w:val="0035353E"/>
    <w:rsid w:val="00353DA1"/>
    <w:rsid w:val="00354A2D"/>
    <w:rsid w:val="00354A5F"/>
    <w:rsid w:val="0035545F"/>
    <w:rsid w:val="0035562F"/>
    <w:rsid w:val="00355740"/>
    <w:rsid w:val="0035588B"/>
    <w:rsid w:val="00355A7E"/>
    <w:rsid w:val="00356087"/>
    <w:rsid w:val="003568AA"/>
    <w:rsid w:val="00356A9A"/>
    <w:rsid w:val="00361124"/>
    <w:rsid w:val="00361754"/>
    <w:rsid w:val="0036193A"/>
    <w:rsid w:val="00361D00"/>
    <w:rsid w:val="003626B4"/>
    <w:rsid w:val="00363998"/>
    <w:rsid w:val="00363E70"/>
    <w:rsid w:val="003648F1"/>
    <w:rsid w:val="003660C7"/>
    <w:rsid w:val="003665E9"/>
    <w:rsid w:val="00366C0D"/>
    <w:rsid w:val="003705CB"/>
    <w:rsid w:val="003709C1"/>
    <w:rsid w:val="00370ED6"/>
    <w:rsid w:val="00370F2F"/>
    <w:rsid w:val="003713A9"/>
    <w:rsid w:val="00371B0F"/>
    <w:rsid w:val="0037206D"/>
    <w:rsid w:val="0037248D"/>
    <w:rsid w:val="00372641"/>
    <w:rsid w:val="003744F5"/>
    <w:rsid w:val="00374891"/>
    <w:rsid w:val="00374909"/>
    <w:rsid w:val="00374FF3"/>
    <w:rsid w:val="0037556B"/>
    <w:rsid w:val="00375656"/>
    <w:rsid w:val="00375852"/>
    <w:rsid w:val="0037604D"/>
    <w:rsid w:val="00376801"/>
    <w:rsid w:val="00376958"/>
    <w:rsid w:val="00376DBE"/>
    <w:rsid w:val="003776CD"/>
    <w:rsid w:val="0038005C"/>
    <w:rsid w:val="00380BEF"/>
    <w:rsid w:val="00380E78"/>
    <w:rsid w:val="00380FBA"/>
    <w:rsid w:val="003813F5"/>
    <w:rsid w:val="00381A00"/>
    <w:rsid w:val="00382473"/>
    <w:rsid w:val="00382614"/>
    <w:rsid w:val="00382FA3"/>
    <w:rsid w:val="00383065"/>
    <w:rsid w:val="003830B6"/>
    <w:rsid w:val="00383663"/>
    <w:rsid w:val="003836BA"/>
    <w:rsid w:val="003840CE"/>
    <w:rsid w:val="003854D4"/>
    <w:rsid w:val="00385902"/>
    <w:rsid w:val="00385AB5"/>
    <w:rsid w:val="00385D09"/>
    <w:rsid w:val="003861C3"/>
    <w:rsid w:val="0038653D"/>
    <w:rsid w:val="00386DFA"/>
    <w:rsid w:val="00386F21"/>
    <w:rsid w:val="003878D2"/>
    <w:rsid w:val="00390996"/>
    <w:rsid w:val="00390A8C"/>
    <w:rsid w:val="003917D0"/>
    <w:rsid w:val="00391C6D"/>
    <w:rsid w:val="00392AB8"/>
    <w:rsid w:val="00393BB8"/>
    <w:rsid w:val="00393C47"/>
    <w:rsid w:val="003948AE"/>
    <w:rsid w:val="003949B3"/>
    <w:rsid w:val="003953F1"/>
    <w:rsid w:val="00396656"/>
    <w:rsid w:val="00396D8E"/>
    <w:rsid w:val="003979AD"/>
    <w:rsid w:val="00397D1A"/>
    <w:rsid w:val="003A0EE2"/>
    <w:rsid w:val="003A1089"/>
    <w:rsid w:val="003A1BC6"/>
    <w:rsid w:val="003A1EA9"/>
    <w:rsid w:val="003A22E1"/>
    <w:rsid w:val="003A2778"/>
    <w:rsid w:val="003A2AE8"/>
    <w:rsid w:val="003A30DE"/>
    <w:rsid w:val="003A3FF3"/>
    <w:rsid w:val="003A465D"/>
    <w:rsid w:val="003A48A1"/>
    <w:rsid w:val="003A4B6A"/>
    <w:rsid w:val="003A5663"/>
    <w:rsid w:val="003A74E4"/>
    <w:rsid w:val="003A775A"/>
    <w:rsid w:val="003A7DD7"/>
    <w:rsid w:val="003A7E45"/>
    <w:rsid w:val="003B0549"/>
    <w:rsid w:val="003B0876"/>
    <w:rsid w:val="003B0EC1"/>
    <w:rsid w:val="003B19C3"/>
    <w:rsid w:val="003B1C7F"/>
    <w:rsid w:val="003B1FC7"/>
    <w:rsid w:val="003B4F96"/>
    <w:rsid w:val="003B5BC3"/>
    <w:rsid w:val="003B6354"/>
    <w:rsid w:val="003B6C66"/>
    <w:rsid w:val="003B79EC"/>
    <w:rsid w:val="003B79F2"/>
    <w:rsid w:val="003B7A81"/>
    <w:rsid w:val="003B7AA1"/>
    <w:rsid w:val="003B7C2B"/>
    <w:rsid w:val="003C00E7"/>
    <w:rsid w:val="003C0733"/>
    <w:rsid w:val="003C0748"/>
    <w:rsid w:val="003C0EE4"/>
    <w:rsid w:val="003C17E8"/>
    <w:rsid w:val="003C3568"/>
    <w:rsid w:val="003C36A6"/>
    <w:rsid w:val="003C3CD9"/>
    <w:rsid w:val="003C448E"/>
    <w:rsid w:val="003C4B99"/>
    <w:rsid w:val="003C4CBA"/>
    <w:rsid w:val="003C4F1F"/>
    <w:rsid w:val="003C5DE3"/>
    <w:rsid w:val="003C7805"/>
    <w:rsid w:val="003C7861"/>
    <w:rsid w:val="003D0068"/>
    <w:rsid w:val="003D0E55"/>
    <w:rsid w:val="003D1697"/>
    <w:rsid w:val="003D2E95"/>
    <w:rsid w:val="003D2ECA"/>
    <w:rsid w:val="003D35BC"/>
    <w:rsid w:val="003D3925"/>
    <w:rsid w:val="003D3CC5"/>
    <w:rsid w:val="003D3CF9"/>
    <w:rsid w:val="003D4754"/>
    <w:rsid w:val="003D4945"/>
    <w:rsid w:val="003D59B4"/>
    <w:rsid w:val="003D606B"/>
    <w:rsid w:val="003D6814"/>
    <w:rsid w:val="003D6846"/>
    <w:rsid w:val="003D6921"/>
    <w:rsid w:val="003D7A30"/>
    <w:rsid w:val="003D7BF3"/>
    <w:rsid w:val="003D7C83"/>
    <w:rsid w:val="003E083F"/>
    <w:rsid w:val="003E08A9"/>
    <w:rsid w:val="003E0B66"/>
    <w:rsid w:val="003E0C24"/>
    <w:rsid w:val="003E0F50"/>
    <w:rsid w:val="003E2FB0"/>
    <w:rsid w:val="003E364F"/>
    <w:rsid w:val="003E3812"/>
    <w:rsid w:val="003E3A22"/>
    <w:rsid w:val="003E3A81"/>
    <w:rsid w:val="003E3AC9"/>
    <w:rsid w:val="003E4472"/>
    <w:rsid w:val="003E4F5C"/>
    <w:rsid w:val="003E5569"/>
    <w:rsid w:val="003E55A3"/>
    <w:rsid w:val="003E5968"/>
    <w:rsid w:val="003E64C2"/>
    <w:rsid w:val="003E6965"/>
    <w:rsid w:val="003E6F55"/>
    <w:rsid w:val="003E7E32"/>
    <w:rsid w:val="003F0476"/>
    <w:rsid w:val="003F05DA"/>
    <w:rsid w:val="003F064D"/>
    <w:rsid w:val="003F1A35"/>
    <w:rsid w:val="003F1D04"/>
    <w:rsid w:val="003F1D98"/>
    <w:rsid w:val="003F2246"/>
    <w:rsid w:val="003F2816"/>
    <w:rsid w:val="003F2CA6"/>
    <w:rsid w:val="003F2EA5"/>
    <w:rsid w:val="003F31C3"/>
    <w:rsid w:val="003F34B1"/>
    <w:rsid w:val="003F3C55"/>
    <w:rsid w:val="003F463B"/>
    <w:rsid w:val="003F58D0"/>
    <w:rsid w:val="003F5E17"/>
    <w:rsid w:val="003F6DB9"/>
    <w:rsid w:val="003F6E26"/>
    <w:rsid w:val="003F70D3"/>
    <w:rsid w:val="003F761F"/>
    <w:rsid w:val="003F7A4B"/>
    <w:rsid w:val="00400005"/>
    <w:rsid w:val="0040013E"/>
    <w:rsid w:val="004005AE"/>
    <w:rsid w:val="00400747"/>
    <w:rsid w:val="004008D7"/>
    <w:rsid w:val="00400BEF"/>
    <w:rsid w:val="004014D1"/>
    <w:rsid w:val="00402C1E"/>
    <w:rsid w:val="0040397A"/>
    <w:rsid w:val="0040485F"/>
    <w:rsid w:val="0040515A"/>
    <w:rsid w:val="0040553C"/>
    <w:rsid w:val="0040556D"/>
    <w:rsid w:val="00405F57"/>
    <w:rsid w:val="00406938"/>
    <w:rsid w:val="004072AC"/>
    <w:rsid w:val="00407A5F"/>
    <w:rsid w:val="00407AF8"/>
    <w:rsid w:val="004119F1"/>
    <w:rsid w:val="00411BC3"/>
    <w:rsid w:val="00412F60"/>
    <w:rsid w:val="004140B9"/>
    <w:rsid w:val="0041528A"/>
    <w:rsid w:val="00415EB9"/>
    <w:rsid w:val="004160A2"/>
    <w:rsid w:val="00416149"/>
    <w:rsid w:val="00416469"/>
    <w:rsid w:val="00416AAA"/>
    <w:rsid w:val="00417C3B"/>
    <w:rsid w:val="00417DA3"/>
    <w:rsid w:val="0042066C"/>
    <w:rsid w:val="004207A3"/>
    <w:rsid w:val="00420E04"/>
    <w:rsid w:val="004215FC"/>
    <w:rsid w:val="00421B42"/>
    <w:rsid w:val="00421F5A"/>
    <w:rsid w:val="00422307"/>
    <w:rsid w:val="00423981"/>
    <w:rsid w:val="0042418B"/>
    <w:rsid w:val="00424199"/>
    <w:rsid w:val="00424F1E"/>
    <w:rsid w:val="00425052"/>
    <w:rsid w:val="0042581B"/>
    <w:rsid w:val="00425971"/>
    <w:rsid w:val="00425DE1"/>
    <w:rsid w:val="00430118"/>
    <w:rsid w:val="00430861"/>
    <w:rsid w:val="00430BD1"/>
    <w:rsid w:val="004312CC"/>
    <w:rsid w:val="004315C3"/>
    <w:rsid w:val="00431855"/>
    <w:rsid w:val="00433763"/>
    <w:rsid w:val="00434486"/>
    <w:rsid w:val="00434C3B"/>
    <w:rsid w:val="00434EC8"/>
    <w:rsid w:val="0043514F"/>
    <w:rsid w:val="004353FF"/>
    <w:rsid w:val="004360A0"/>
    <w:rsid w:val="004366AA"/>
    <w:rsid w:val="00436C5A"/>
    <w:rsid w:val="00436D26"/>
    <w:rsid w:val="00436FBD"/>
    <w:rsid w:val="00437385"/>
    <w:rsid w:val="004373C9"/>
    <w:rsid w:val="00437410"/>
    <w:rsid w:val="0044196D"/>
    <w:rsid w:val="00441BC8"/>
    <w:rsid w:val="00441D68"/>
    <w:rsid w:val="004427A1"/>
    <w:rsid w:val="0044286F"/>
    <w:rsid w:val="00443639"/>
    <w:rsid w:val="00443733"/>
    <w:rsid w:val="00445C66"/>
    <w:rsid w:val="00445CD7"/>
    <w:rsid w:val="00445D76"/>
    <w:rsid w:val="004461DA"/>
    <w:rsid w:val="00446300"/>
    <w:rsid w:val="00447DAF"/>
    <w:rsid w:val="00450D65"/>
    <w:rsid w:val="004510BC"/>
    <w:rsid w:val="00451B53"/>
    <w:rsid w:val="00452648"/>
    <w:rsid w:val="00453930"/>
    <w:rsid w:val="00453FE1"/>
    <w:rsid w:val="00454087"/>
    <w:rsid w:val="004541A4"/>
    <w:rsid w:val="00454880"/>
    <w:rsid w:val="004558C7"/>
    <w:rsid w:val="00455C44"/>
    <w:rsid w:val="00455D03"/>
    <w:rsid w:val="004567A0"/>
    <w:rsid w:val="004569B9"/>
    <w:rsid w:val="00456A36"/>
    <w:rsid w:val="00456D14"/>
    <w:rsid w:val="00456E32"/>
    <w:rsid w:val="00457286"/>
    <w:rsid w:val="004603C8"/>
    <w:rsid w:val="0046095A"/>
    <w:rsid w:val="00461342"/>
    <w:rsid w:val="004616D4"/>
    <w:rsid w:val="00461AA0"/>
    <w:rsid w:val="00461BBB"/>
    <w:rsid w:val="00461BCF"/>
    <w:rsid w:val="0046279C"/>
    <w:rsid w:val="00462C20"/>
    <w:rsid w:val="00462E4C"/>
    <w:rsid w:val="00462F59"/>
    <w:rsid w:val="004632CE"/>
    <w:rsid w:val="004639DB"/>
    <w:rsid w:val="00463BF6"/>
    <w:rsid w:val="00464B01"/>
    <w:rsid w:val="00464EC4"/>
    <w:rsid w:val="00465CC2"/>
    <w:rsid w:val="00466D7F"/>
    <w:rsid w:val="004671A2"/>
    <w:rsid w:val="00467D42"/>
    <w:rsid w:val="00467E6A"/>
    <w:rsid w:val="0047035A"/>
    <w:rsid w:val="00470527"/>
    <w:rsid w:val="00470A8A"/>
    <w:rsid w:val="00471143"/>
    <w:rsid w:val="00471160"/>
    <w:rsid w:val="0047153F"/>
    <w:rsid w:val="00471804"/>
    <w:rsid w:val="0047209C"/>
    <w:rsid w:val="0047241B"/>
    <w:rsid w:val="00472498"/>
    <w:rsid w:val="0047254B"/>
    <w:rsid w:val="0047351C"/>
    <w:rsid w:val="00473ABF"/>
    <w:rsid w:val="00474303"/>
    <w:rsid w:val="00474BB9"/>
    <w:rsid w:val="004753BD"/>
    <w:rsid w:val="004764A4"/>
    <w:rsid w:val="0047665C"/>
    <w:rsid w:val="00476702"/>
    <w:rsid w:val="004769DC"/>
    <w:rsid w:val="00476B06"/>
    <w:rsid w:val="00476D57"/>
    <w:rsid w:val="0047787D"/>
    <w:rsid w:val="00477C3C"/>
    <w:rsid w:val="00477F68"/>
    <w:rsid w:val="0048082A"/>
    <w:rsid w:val="00480996"/>
    <w:rsid w:val="0048114A"/>
    <w:rsid w:val="00481A14"/>
    <w:rsid w:val="00481AF7"/>
    <w:rsid w:val="00481CD3"/>
    <w:rsid w:val="004826F0"/>
    <w:rsid w:val="00482803"/>
    <w:rsid w:val="0048448F"/>
    <w:rsid w:val="004847FA"/>
    <w:rsid w:val="004849A4"/>
    <w:rsid w:val="00484F59"/>
    <w:rsid w:val="00485C0E"/>
    <w:rsid w:val="004870AB"/>
    <w:rsid w:val="004901FF"/>
    <w:rsid w:val="0049053C"/>
    <w:rsid w:val="0049097E"/>
    <w:rsid w:val="004916CC"/>
    <w:rsid w:val="00491A37"/>
    <w:rsid w:val="00492999"/>
    <w:rsid w:val="00492D4B"/>
    <w:rsid w:val="00492D72"/>
    <w:rsid w:val="004936D0"/>
    <w:rsid w:val="00493849"/>
    <w:rsid w:val="00493D45"/>
    <w:rsid w:val="00493E5E"/>
    <w:rsid w:val="00494141"/>
    <w:rsid w:val="004949E6"/>
    <w:rsid w:val="00494A45"/>
    <w:rsid w:val="0049554F"/>
    <w:rsid w:val="00495733"/>
    <w:rsid w:val="00495B4A"/>
    <w:rsid w:val="00495B5B"/>
    <w:rsid w:val="00496521"/>
    <w:rsid w:val="004972FC"/>
    <w:rsid w:val="00497709"/>
    <w:rsid w:val="004A0B56"/>
    <w:rsid w:val="004A0F0E"/>
    <w:rsid w:val="004A10B8"/>
    <w:rsid w:val="004A1260"/>
    <w:rsid w:val="004A2127"/>
    <w:rsid w:val="004A2269"/>
    <w:rsid w:val="004A24CC"/>
    <w:rsid w:val="004A2F06"/>
    <w:rsid w:val="004A30F9"/>
    <w:rsid w:val="004A35F8"/>
    <w:rsid w:val="004A3C67"/>
    <w:rsid w:val="004A4F62"/>
    <w:rsid w:val="004A508F"/>
    <w:rsid w:val="004A59D2"/>
    <w:rsid w:val="004A5C2F"/>
    <w:rsid w:val="004A5FAA"/>
    <w:rsid w:val="004A6BCB"/>
    <w:rsid w:val="004A7384"/>
    <w:rsid w:val="004B0E3A"/>
    <w:rsid w:val="004B15A7"/>
    <w:rsid w:val="004B2016"/>
    <w:rsid w:val="004B2499"/>
    <w:rsid w:val="004B2553"/>
    <w:rsid w:val="004B2C4A"/>
    <w:rsid w:val="004B32F9"/>
    <w:rsid w:val="004B3769"/>
    <w:rsid w:val="004B4054"/>
    <w:rsid w:val="004B4151"/>
    <w:rsid w:val="004B491D"/>
    <w:rsid w:val="004B4982"/>
    <w:rsid w:val="004B5EA9"/>
    <w:rsid w:val="004B5F84"/>
    <w:rsid w:val="004B624E"/>
    <w:rsid w:val="004B6381"/>
    <w:rsid w:val="004B63E3"/>
    <w:rsid w:val="004B6BB5"/>
    <w:rsid w:val="004B6D0C"/>
    <w:rsid w:val="004B749B"/>
    <w:rsid w:val="004B74D7"/>
    <w:rsid w:val="004B7DA5"/>
    <w:rsid w:val="004B7DB0"/>
    <w:rsid w:val="004B7DF6"/>
    <w:rsid w:val="004B7E59"/>
    <w:rsid w:val="004B7FD8"/>
    <w:rsid w:val="004C0460"/>
    <w:rsid w:val="004C1850"/>
    <w:rsid w:val="004C1D19"/>
    <w:rsid w:val="004C1DE9"/>
    <w:rsid w:val="004C276B"/>
    <w:rsid w:val="004C3030"/>
    <w:rsid w:val="004C3211"/>
    <w:rsid w:val="004C335B"/>
    <w:rsid w:val="004C37D7"/>
    <w:rsid w:val="004C3C50"/>
    <w:rsid w:val="004C438D"/>
    <w:rsid w:val="004C47CF"/>
    <w:rsid w:val="004C59B3"/>
    <w:rsid w:val="004C5A5A"/>
    <w:rsid w:val="004C6124"/>
    <w:rsid w:val="004C6651"/>
    <w:rsid w:val="004C6D12"/>
    <w:rsid w:val="004C6F18"/>
    <w:rsid w:val="004C73E4"/>
    <w:rsid w:val="004C7917"/>
    <w:rsid w:val="004C7BAE"/>
    <w:rsid w:val="004D01D1"/>
    <w:rsid w:val="004D0456"/>
    <w:rsid w:val="004D06F2"/>
    <w:rsid w:val="004D09EF"/>
    <w:rsid w:val="004D1523"/>
    <w:rsid w:val="004D197D"/>
    <w:rsid w:val="004D1DBD"/>
    <w:rsid w:val="004D2C18"/>
    <w:rsid w:val="004D30B7"/>
    <w:rsid w:val="004D39BF"/>
    <w:rsid w:val="004D4284"/>
    <w:rsid w:val="004D4BAB"/>
    <w:rsid w:val="004D5A41"/>
    <w:rsid w:val="004D5B1D"/>
    <w:rsid w:val="004D6279"/>
    <w:rsid w:val="004D64BD"/>
    <w:rsid w:val="004D6ED4"/>
    <w:rsid w:val="004D73E4"/>
    <w:rsid w:val="004D7EFA"/>
    <w:rsid w:val="004D7FB3"/>
    <w:rsid w:val="004E0599"/>
    <w:rsid w:val="004E10E7"/>
    <w:rsid w:val="004E19E3"/>
    <w:rsid w:val="004E20E2"/>
    <w:rsid w:val="004E238C"/>
    <w:rsid w:val="004E2702"/>
    <w:rsid w:val="004E29B6"/>
    <w:rsid w:val="004E40C8"/>
    <w:rsid w:val="004E4D6A"/>
    <w:rsid w:val="004E52AE"/>
    <w:rsid w:val="004E5C52"/>
    <w:rsid w:val="004E5EFE"/>
    <w:rsid w:val="004E5FAC"/>
    <w:rsid w:val="004E6217"/>
    <w:rsid w:val="004E6444"/>
    <w:rsid w:val="004E6F6E"/>
    <w:rsid w:val="004E79BC"/>
    <w:rsid w:val="004E7D3F"/>
    <w:rsid w:val="004F0012"/>
    <w:rsid w:val="004F0777"/>
    <w:rsid w:val="004F0ACB"/>
    <w:rsid w:val="004F0B11"/>
    <w:rsid w:val="004F0D2E"/>
    <w:rsid w:val="004F0D81"/>
    <w:rsid w:val="004F0E1E"/>
    <w:rsid w:val="004F1956"/>
    <w:rsid w:val="004F1C80"/>
    <w:rsid w:val="004F1DC7"/>
    <w:rsid w:val="004F213C"/>
    <w:rsid w:val="004F2695"/>
    <w:rsid w:val="004F27A0"/>
    <w:rsid w:val="004F3C2D"/>
    <w:rsid w:val="004F3D0D"/>
    <w:rsid w:val="004F4153"/>
    <w:rsid w:val="004F4220"/>
    <w:rsid w:val="004F49D6"/>
    <w:rsid w:val="004F582D"/>
    <w:rsid w:val="004F5944"/>
    <w:rsid w:val="004F63E0"/>
    <w:rsid w:val="004F6660"/>
    <w:rsid w:val="004F66C0"/>
    <w:rsid w:val="004F7295"/>
    <w:rsid w:val="004F72D3"/>
    <w:rsid w:val="004F7623"/>
    <w:rsid w:val="004F77EF"/>
    <w:rsid w:val="004F7897"/>
    <w:rsid w:val="004F7BD7"/>
    <w:rsid w:val="00500CB3"/>
    <w:rsid w:val="00502912"/>
    <w:rsid w:val="0050291B"/>
    <w:rsid w:val="00502F94"/>
    <w:rsid w:val="0050312E"/>
    <w:rsid w:val="00503933"/>
    <w:rsid w:val="005039A0"/>
    <w:rsid w:val="00503A05"/>
    <w:rsid w:val="005064CB"/>
    <w:rsid w:val="00506DB1"/>
    <w:rsid w:val="00507D5E"/>
    <w:rsid w:val="00507FA0"/>
    <w:rsid w:val="0051016E"/>
    <w:rsid w:val="0051031A"/>
    <w:rsid w:val="005109FF"/>
    <w:rsid w:val="00510F94"/>
    <w:rsid w:val="005121D2"/>
    <w:rsid w:val="0051277A"/>
    <w:rsid w:val="005132E2"/>
    <w:rsid w:val="0051467E"/>
    <w:rsid w:val="00514708"/>
    <w:rsid w:val="005148B6"/>
    <w:rsid w:val="00514AEB"/>
    <w:rsid w:val="00514D38"/>
    <w:rsid w:val="005156BA"/>
    <w:rsid w:val="00515FE0"/>
    <w:rsid w:val="00516977"/>
    <w:rsid w:val="005174D7"/>
    <w:rsid w:val="005179DD"/>
    <w:rsid w:val="00517F0F"/>
    <w:rsid w:val="00517F61"/>
    <w:rsid w:val="0052065A"/>
    <w:rsid w:val="0052074A"/>
    <w:rsid w:val="00520865"/>
    <w:rsid w:val="00520A7D"/>
    <w:rsid w:val="005210A5"/>
    <w:rsid w:val="005210E4"/>
    <w:rsid w:val="0052124B"/>
    <w:rsid w:val="005216BA"/>
    <w:rsid w:val="00521B79"/>
    <w:rsid w:val="00522826"/>
    <w:rsid w:val="0052324E"/>
    <w:rsid w:val="00523A64"/>
    <w:rsid w:val="00524991"/>
    <w:rsid w:val="00525A99"/>
    <w:rsid w:val="00525F92"/>
    <w:rsid w:val="0052666F"/>
    <w:rsid w:val="00526C5A"/>
    <w:rsid w:val="00526E47"/>
    <w:rsid w:val="00526EB6"/>
    <w:rsid w:val="005270C3"/>
    <w:rsid w:val="005274EE"/>
    <w:rsid w:val="00527D2A"/>
    <w:rsid w:val="0053010A"/>
    <w:rsid w:val="00530697"/>
    <w:rsid w:val="005306C0"/>
    <w:rsid w:val="00530748"/>
    <w:rsid w:val="0053108C"/>
    <w:rsid w:val="00531C58"/>
    <w:rsid w:val="00531F49"/>
    <w:rsid w:val="00531F7F"/>
    <w:rsid w:val="00532079"/>
    <w:rsid w:val="005327E7"/>
    <w:rsid w:val="00532AA3"/>
    <w:rsid w:val="00533256"/>
    <w:rsid w:val="005336FF"/>
    <w:rsid w:val="00533B14"/>
    <w:rsid w:val="00533CFA"/>
    <w:rsid w:val="0053408A"/>
    <w:rsid w:val="005341E4"/>
    <w:rsid w:val="0053461F"/>
    <w:rsid w:val="00534825"/>
    <w:rsid w:val="00534C68"/>
    <w:rsid w:val="00534CD3"/>
    <w:rsid w:val="00534CE8"/>
    <w:rsid w:val="00534DEF"/>
    <w:rsid w:val="0053594A"/>
    <w:rsid w:val="00535C48"/>
    <w:rsid w:val="00535DD5"/>
    <w:rsid w:val="00535FCD"/>
    <w:rsid w:val="00535FE1"/>
    <w:rsid w:val="00536068"/>
    <w:rsid w:val="005374D6"/>
    <w:rsid w:val="00537F39"/>
    <w:rsid w:val="0054014E"/>
    <w:rsid w:val="005407FA"/>
    <w:rsid w:val="00540CD4"/>
    <w:rsid w:val="00541571"/>
    <w:rsid w:val="005415A2"/>
    <w:rsid w:val="00541DFA"/>
    <w:rsid w:val="00542B19"/>
    <w:rsid w:val="00542B2D"/>
    <w:rsid w:val="005435ED"/>
    <w:rsid w:val="00543B43"/>
    <w:rsid w:val="00543D84"/>
    <w:rsid w:val="00543EA8"/>
    <w:rsid w:val="00544ECF"/>
    <w:rsid w:val="005454BA"/>
    <w:rsid w:val="00546390"/>
    <w:rsid w:val="00546396"/>
    <w:rsid w:val="005466A4"/>
    <w:rsid w:val="00546E11"/>
    <w:rsid w:val="005476CA"/>
    <w:rsid w:val="00547E19"/>
    <w:rsid w:val="00550EBD"/>
    <w:rsid w:val="00550F15"/>
    <w:rsid w:val="00551CEA"/>
    <w:rsid w:val="00552219"/>
    <w:rsid w:val="00552586"/>
    <w:rsid w:val="0055277E"/>
    <w:rsid w:val="00553A02"/>
    <w:rsid w:val="00553A73"/>
    <w:rsid w:val="00553AAE"/>
    <w:rsid w:val="00553C85"/>
    <w:rsid w:val="00554359"/>
    <w:rsid w:val="00554D3E"/>
    <w:rsid w:val="00555610"/>
    <w:rsid w:val="005559F4"/>
    <w:rsid w:val="00555A2F"/>
    <w:rsid w:val="00555AC1"/>
    <w:rsid w:val="00556404"/>
    <w:rsid w:val="00557646"/>
    <w:rsid w:val="005577CC"/>
    <w:rsid w:val="005579F3"/>
    <w:rsid w:val="00557CDB"/>
    <w:rsid w:val="00557FBF"/>
    <w:rsid w:val="005603AB"/>
    <w:rsid w:val="0056056E"/>
    <w:rsid w:val="005611D8"/>
    <w:rsid w:val="00561250"/>
    <w:rsid w:val="00561A1C"/>
    <w:rsid w:val="00562060"/>
    <w:rsid w:val="005625C9"/>
    <w:rsid w:val="00562FE4"/>
    <w:rsid w:val="00563A44"/>
    <w:rsid w:val="00563EF6"/>
    <w:rsid w:val="00564194"/>
    <w:rsid w:val="0056486B"/>
    <w:rsid w:val="00564BAB"/>
    <w:rsid w:val="00564F0C"/>
    <w:rsid w:val="00565735"/>
    <w:rsid w:val="00567051"/>
    <w:rsid w:val="0056717E"/>
    <w:rsid w:val="00567B5E"/>
    <w:rsid w:val="0057044E"/>
    <w:rsid w:val="005706C8"/>
    <w:rsid w:val="005710F6"/>
    <w:rsid w:val="00572420"/>
    <w:rsid w:val="00572A2C"/>
    <w:rsid w:val="005744FB"/>
    <w:rsid w:val="005749B3"/>
    <w:rsid w:val="00574BEF"/>
    <w:rsid w:val="00575782"/>
    <w:rsid w:val="00575C5B"/>
    <w:rsid w:val="00576148"/>
    <w:rsid w:val="005768C8"/>
    <w:rsid w:val="00576D06"/>
    <w:rsid w:val="00577339"/>
    <w:rsid w:val="005800D1"/>
    <w:rsid w:val="005809C8"/>
    <w:rsid w:val="00580CBA"/>
    <w:rsid w:val="00581444"/>
    <w:rsid w:val="00581A01"/>
    <w:rsid w:val="00581A42"/>
    <w:rsid w:val="00583C15"/>
    <w:rsid w:val="00583DBD"/>
    <w:rsid w:val="005849E6"/>
    <w:rsid w:val="005850D9"/>
    <w:rsid w:val="005850E8"/>
    <w:rsid w:val="00585C0B"/>
    <w:rsid w:val="00586135"/>
    <w:rsid w:val="005861D8"/>
    <w:rsid w:val="00587CD0"/>
    <w:rsid w:val="00587E0E"/>
    <w:rsid w:val="0059119C"/>
    <w:rsid w:val="005914E8"/>
    <w:rsid w:val="005919EA"/>
    <w:rsid w:val="00592AF2"/>
    <w:rsid w:val="00592BF5"/>
    <w:rsid w:val="005931FA"/>
    <w:rsid w:val="00593A4E"/>
    <w:rsid w:val="00594566"/>
    <w:rsid w:val="005946C9"/>
    <w:rsid w:val="0059487C"/>
    <w:rsid w:val="00594C57"/>
    <w:rsid w:val="005950D6"/>
    <w:rsid w:val="0059551C"/>
    <w:rsid w:val="0059556C"/>
    <w:rsid w:val="00596A43"/>
    <w:rsid w:val="00596AC9"/>
    <w:rsid w:val="005971B8"/>
    <w:rsid w:val="005973C6"/>
    <w:rsid w:val="005A0C76"/>
    <w:rsid w:val="005A129E"/>
    <w:rsid w:val="005A16C6"/>
    <w:rsid w:val="005A1737"/>
    <w:rsid w:val="005A1FAD"/>
    <w:rsid w:val="005A4252"/>
    <w:rsid w:val="005A5054"/>
    <w:rsid w:val="005A5287"/>
    <w:rsid w:val="005A564C"/>
    <w:rsid w:val="005A67D2"/>
    <w:rsid w:val="005A792C"/>
    <w:rsid w:val="005A79D4"/>
    <w:rsid w:val="005B0D14"/>
    <w:rsid w:val="005B347A"/>
    <w:rsid w:val="005B44DD"/>
    <w:rsid w:val="005B49B2"/>
    <w:rsid w:val="005B569E"/>
    <w:rsid w:val="005B5768"/>
    <w:rsid w:val="005B671D"/>
    <w:rsid w:val="005B6CCA"/>
    <w:rsid w:val="005B6D7F"/>
    <w:rsid w:val="005B7224"/>
    <w:rsid w:val="005B7292"/>
    <w:rsid w:val="005B7794"/>
    <w:rsid w:val="005C02DE"/>
    <w:rsid w:val="005C0733"/>
    <w:rsid w:val="005C1014"/>
    <w:rsid w:val="005C1209"/>
    <w:rsid w:val="005C222D"/>
    <w:rsid w:val="005C24CB"/>
    <w:rsid w:val="005C2AEE"/>
    <w:rsid w:val="005C4396"/>
    <w:rsid w:val="005C4AC3"/>
    <w:rsid w:val="005C4B94"/>
    <w:rsid w:val="005C5552"/>
    <w:rsid w:val="005C56D7"/>
    <w:rsid w:val="005C5A9B"/>
    <w:rsid w:val="005C5AAE"/>
    <w:rsid w:val="005C64E0"/>
    <w:rsid w:val="005C67F6"/>
    <w:rsid w:val="005C6AD9"/>
    <w:rsid w:val="005C6CD3"/>
    <w:rsid w:val="005C6EEC"/>
    <w:rsid w:val="005C723E"/>
    <w:rsid w:val="005C7843"/>
    <w:rsid w:val="005D0302"/>
    <w:rsid w:val="005D0716"/>
    <w:rsid w:val="005D0B88"/>
    <w:rsid w:val="005D0DDF"/>
    <w:rsid w:val="005D1626"/>
    <w:rsid w:val="005D1C6F"/>
    <w:rsid w:val="005D2AF5"/>
    <w:rsid w:val="005D3FD2"/>
    <w:rsid w:val="005D5274"/>
    <w:rsid w:val="005D5665"/>
    <w:rsid w:val="005D575C"/>
    <w:rsid w:val="005D60FF"/>
    <w:rsid w:val="005D63A6"/>
    <w:rsid w:val="005D63C8"/>
    <w:rsid w:val="005D6A4C"/>
    <w:rsid w:val="005D6C6B"/>
    <w:rsid w:val="005D6DF1"/>
    <w:rsid w:val="005D7411"/>
    <w:rsid w:val="005D791C"/>
    <w:rsid w:val="005D7F28"/>
    <w:rsid w:val="005E13D7"/>
    <w:rsid w:val="005E18BD"/>
    <w:rsid w:val="005E1D0A"/>
    <w:rsid w:val="005E20B6"/>
    <w:rsid w:val="005E2522"/>
    <w:rsid w:val="005E2AD8"/>
    <w:rsid w:val="005E3156"/>
    <w:rsid w:val="005E3436"/>
    <w:rsid w:val="005E3E2A"/>
    <w:rsid w:val="005E4369"/>
    <w:rsid w:val="005E43EE"/>
    <w:rsid w:val="005E55B2"/>
    <w:rsid w:val="005E59B5"/>
    <w:rsid w:val="005E5A46"/>
    <w:rsid w:val="005E5C50"/>
    <w:rsid w:val="005E60AF"/>
    <w:rsid w:val="005E6119"/>
    <w:rsid w:val="005E6726"/>
    <w:rsid w:val="005E67CB"/>
    <w:rsid w:val="005E6BCF"/>
    <w:rsid w:val="005E7253"/>
    <w:rsid w:val="005E7300"/>
    <w:rsid w:val="005E7504"/>
    <w:rsid w:val="005E78D8"/>
    <w:rsid w:val="005E7B84"/>
    <w:rsid w:val="005F07AB"/>
    <w:rsid w:val="005F195B"/>
    <w:rsid w:val="005F1C94"/>
    <w:rsid w:val="005F1CDA"/>
    <w:rsid w:val="005F217D"/>
    <w:rsid w:val="005F3091"/>
    <w:rsid w:val="005F38D9"/>
    <w:rsid w:val="005F4120"/>
    <w:rsid w:val="005F5DA5"/>
    <w:rsid w:val="005F5FCF"/>
    <w:rsid w:val="005F6A90"/>
    <w:rsid w:val="005F73D7"/>
    <w:rsid w:val="005F773A"/>
    <w:rsid w:val="005F78BF"/>
    <w:rsid w:val="005F7D91"/>
    <w:rsid w:val="006004FD"/>
    <w:rsid w:val="00600605"/>
    <w:rsid w:val="00600DF1"/>
    <w:rsid w:val="00601AAF"/>
    <w:rsid w:val="00602283"/>
    <w:rsid w:val="00602835"/>
    <w:rsid w:val="00602B15"/>
    <w:rsid w:val="00603147"/>
    <w:rsid w:val="0060364B"/>
    <w:rsid w:val="0060379D"/>
    <w:rsid w:val="00603BD5"/>
    <w:rsid w:val="0060495B"/>
    <w:rsid w:val="00604B4F"/>
    <w:rsid w:val="00605514"/>
    <w:rsid w:val="00605B6B"/>
    <w:rsid w:val="00605E62"/>
    <w:rsid w:val="0060631C"/>
    <w:rsid w:val="0060646C"/>
    <w:rsid w:val="0060700A"/>
    <w:rsid w:val="00607222"/>
    <w:rsid w:val="00607455"/>
    <w:rsid w:val="00607A8F"/>
    <w:rsid w:val="00607B5D"/>
    <w:rsid w:val="006103CE"/>
    <w:rsid w:val="00611144"/>
    <w:rsid w:val="00611321"/>
    <w:rsid w:val="0061149A"/>
    <w:rsid w:val="006115EC"/>
    <w:rsid w:val="00611C9C"/>
    <w:rsid w:val="00612038"/>
    <w:rsid w:val="006127C5"/>
    <w:rsid w:val="00612A62"/>
    <w:rsid w:val="006138F8"/>
    <w:rsid w:val="00614DC4"/>
    <w:rsid w:val="00614E65"/>
    <w:rsid w:val="00615044"/>
    <w:rsid w:val="0061535B"/>
    <w:rsid w:val="0061546B"/>
    <w:rsid w:val="0061581E"/>
    <w:rsid w:val="0061612D"/>
    <w:rsid w:val="00616B9F"/>
    <w:rsid w:val="00616F48"/>
    <w:rsid w:val="00616FCB"/>
    <w:rsid w:val="00617068"/>
    <w:rsid w:val="0061793A"/>
    <w:rsid w:val="006206EC"/>
    <w:rsid w:val="006208F4"/>
    <w:rsid w:val="00620F97"/>
    <w:rsid w:val="006211FE"/>
    <w:rsid w:val="0062122A"/>
    <w:rsid w:val="006213EB"/>
    <w:rsid w:val="00621CB7"/>
    <w:rsid w:val="0062254C"/>
    <w:rsid w:val="006232BB"/>
    <w:rsid w:val="00623E74"/>
    <w:rsid w:val="0062401A"/>
    <w:rsid w:val="00624220"/>
    <w:rsid w:val="00624907"/>
    <w:rsid w:val="00624C94"/>
    <w:rsid w:val="0062522D"/>
    <w:rsid w:val="00625AF5"/>
    <w:rsid w:val="00625C26"/>
    <w:rsid w:val="00625C5B"/>
    <w:rsid w:val="006261C2"/>
    <w:rsid w:val="006275AA"/>
    <w:rsid w:val="00627913"/>
    <w:rsid w:val="00627CA6"/>
    <w:rsid w:val="00630428"/>
    <w:rsid w:val="0063084D"/>
    <w:rsid w:val="00630C75"/>
    <w:rsid w:val="006317DC"/>
    <w:rsid w:val="00631EBE"/>
    <w:rsid w:val="00632418"/>
    <w:rsid w:val="006325FD"/>
    <w:rsid w:val="00632A2F"/>
    <w:rsid w:val="0063308E"/>
    <w:rsid w:val="006330B6"/>
    <w:rsid w:val="00634380"/>
    <w:rsid w:val="006343E1"/>
    <w:rsid w:val="006346A5"/>
    <w:rsid w:val="0063486B"/>
    <w:rsid w:val="00634E83"/>
    <w:rsid w:val="006351B8"/>
    <w:rsid w:val="00635E0C"/>
    <w:rsid w:val="00636926"/>
    <w:rsid w:val="00637400"/>
    <w:rsid w:val="00637DE5"/>
    <w:rsid w:val="00640028"/>
    <w:rsid w:val="00641670"/>
    <w:rsid w:val="006416C4"/>
    <w:rsid w:val="00641D15"/>
    <w:rsid w:val="006420E8"/>
    <w:rsid w:val="006423A0"/>
    <w:rsid w:val="006426B6"/>
    <w:rsid w:val="00642871"/>
    <w:rsid w:val="0064301C"/>
    <w:rsid w:val="006430B2"/>
    <w:rsid w:val="00643494"/>
    <w:rsid w:val="00643541"/>
    <w:rsid w:val="006436AD"/>
    <w:rsid w:val="006438D2"/>
    <w:rsid w:val="0064444D"/>
    <w:rsid w:val="006470BC"/>
    <w:rsid w:val="0064717B"/>
    <w:rsid w:val="0064794A"/>
    <w:rsid w:val="00647C06"/>
    <w:rsid w:val="00647C96"/>
    <w:rsid w:val="00650958"/>
    <w:rsid w:val="006510FD"/>
    <w:rsid w:val="006519DD"/>
    <w:rsid w:val="00651E32"/>
    <w:rsid w:val="0065205E"/>
    <w:rsid w:val="00652D8E"/>
    <w:rsid w:val="00652E00"/>
    <w:rsid w:val="00653120"/>
    <w:rsid w:val="006531AA"/>
    <w:rsid w:val="006531FD"/>
    <w:rsid w:val="0065341B"/>
    <w:rsid w:val="0065345E"/>
    <w:rsid w:val="006534AA"/>
    <w:rsid w:val="0065367D"/>
    <w:rsid w:val="006536F9"/>
    <w:rsid w:val="0065370F"/>
    <w:rsid w:val="006551D0"/>
    <w:rsid w:val="00655344"/>
    <w:rsid w:val="00655F9D"/>
    <w:rsid w:val="00657124"/>
    <w:rsid w:val="00657B77"/>
    <w:rsid w:val="00657ECB"/>
    <w:rsid w:val="00657F88"/>
    <w:rsid w:val="00660ED4"/>
    <w:rsid w:val="00661281"/>
    <w:rsid w:val="0066153A"/>
    <w:rsid w:val="00661843"/>
    <w:rsid w:val="00661DB9"/>
    <w:rsid w:val="00662706"/>
    <w:rsid w:val="00662845"/>
    <w:rsid w:val="00662C55"/>
    <w:rsid w:val="00663992"/>
    <w:rsid w:val="006644A6"/>
    <w:rsid w:val="0066455C"/>
    <w:rsid w:val="00664832"/>
    <w:rsid w:val="006649F7"/>
    <w:rsid w:val="00664C36"/>
    <w:rsid w:val="00665623"/>
    <w:rsid w:val="00666307"/>
    <w:rsid w:val="00666EA3"/>
    <w:rsid w:val="00667289"/>
    <w:rsid w:val="00667CEE"/>
    <w:rsid w:val="00667ED8"/>
    <w:rsid w:val="00670B4C"/>
    <w:rsid w:val="00670ECC"/>
    <w:rsid w:val="006712D9"/>
    <w:rsid w:val="00671684"/>
    <w:rsid w:val="006717A5"/>
    <w:rsid w:val="00672B57"/>
    <w:rsid w:val="00672D03"/>
    <w:rsid w:val="00673116"/>
    <w:rsid w:val="0067353A"/>
    <w:rsid w:val="00673B3A"/>
    <w:rsid w:val="00673CDF"/>
    <w:rsid w:val="00674815"/>
    <w:rsid w:val="00675708"/>
    <w:rsid w:val="00676568"/>
    <w:rsid w:val="00676726"/>
    <w:rsid w:val="00676EB3"/>
    <w:rsid w:val="00676FF5"/>
    <w:rsid w:val="00677B7E"/>
    <w:rsid w:val="00677CA5"/>
    <w:rsid w:val="00677EF1"/>
    <w:rsid w:val="006802D9"/>
    <w:rsid w:val="00680326"/>
    <w:rsid w:val="00681860"/>
    <w:rsid w:val="00681C54"/>
    <w:rsid w:val="0068395F"/>
    <w:rsid w:val="00685360"/>
    <w:rsid w:val="00685559"/>
    <w:rsid w:val="00685C22"/>
    <w:rsid w:val="00685C2D"/>
    <w:rsid w:val="00686C53"/>
    <w:rsid w:val="00687BBA"/>
    <w:rsid w:val="00687EA8"/>
    <w:rsid w:val="006902AA"/>
    <w:rsid w:val="006907EF"/>
    <w:rsid w:val="00690D7D"/>
    <w:rsid w:val="0069139B"/>
    <w:rsid w:val="00691D18"/>
    <w:rsid w:val="0069376D"/>
    <w:rsid w:val="00693D70"/>
    <w:rsid w:val="006946F5"/>
    <w:rsid w:val="00694866"/>
    <w:rsid w:val="0069573E"/>
    <w:rsid w:val="0069580E"/>
    <w:rsid w:val="00695AFB"/>
    <w:rsid w:val="006964AA"/>
    <w:rsid w:val="00696A48"/>
    <w:rsid w:val="00696A7A"/>
    <w:rsid w:val="0069714A"/>
    <w:rsid w:val="0069755E"/>
    <w:rsid w:val="006A056D"/>
    <w:rsid w:val="006A09E6"/>
    <w:rsid w:val="006A0B4A"/>
    <w:rsid w:val="006A1A3A"/>
    <w:rsid w:val="006A22E8"/>
    <w:rsid w:val="006A28D8"/>
    <w:rsid w:val="006A33DC"/>
    <w:rsid w:val="006A3716"/>
    <w:rsid w:val="006A3D25"/>
    <w:rsid w:val="006A411C"/>
    <w:rsid w:val="006A4A6F"/>
    <w:rsid w:val="006A4A86"/>
    <w:rsid w:val="006A5538"/>
    <w:rsid w:val="006A588A"/>
    <w:rsid w:val="006A6F1C"/>
    <w:rsid w:val="006A6F75"/>
    <w:rsid w:val="006A7269"/>
    <w:rsid w:val="006A749D"/>
    <w:rsid w:val="006B0486"/>
    <w:rsid w:val="006B0F87"/>
    <w:rsid w:val="006B12B4"/>
    <w:rsid w:val="006B1491"/>
    <w:rsid w:val="006B1672"/>
    <w:rsid w:val="006B16B3"/>
    <w:rsid w:val="006B2EFF"/>
    <w:rsid w:val="006B37D7"/>
    <w:rsid w:val="006B3D18"/>
    <w:rsid w:val="006B433D"/>
    <w:rsid w:val="006B52D0"/>
    <w:rsid w:val="006B5376"/>
    <w:rsid w:val="006B6C8E"/>
    <w:rsid w:val="006B6C95"/>
    <w:rsid w:val="006B7904"/>
    <w:rsid w:val="006C04AC"/>
    <w:rsid w:val="006C0995"/>
    <w:rsid w:val="006C0BBA"/>
    <w:rsid w:val="006C0D1D"/>
    <w:rsid w:val="006C0EA7"/>
    <w:rsid w:val="006C0EE0"/>
    <w:rsid w:val="006C1468"/>
    <w:rsid w:val="006C193C"/>
    <w:rsid w:val="006C2356"/>
    <w:rsid w:val="006C2778"/>
    <w:rsid w:val="006C2909"/>
    <w:rsid w:val="006C2948"/>
    <w:rsid w:val="006C2CE1"/>
    <w:rsid w:val="006C4821"/>
    <w:rsid w:val="006C4FE1"/>
    <w:rsid w:val="006C6276"/>
    <w:rsid w:val="006C66C9"/>
    <w:rsid w:val="006C69D3"/>
    <w:rsid w:val="006C70B4"/>
    <w:rsid w:val="006C719B"/>
    <w:rsid w:val="006C7589"/>
    <w:rsid w:val="006C79CA"/>
    <w:rsid w:val="006D08E4"/>
    <w:rsid w:val="006D1769"/>
    <w:rsid w:val="006D1EBB"/>
    <w:rsid w:val="006D20C9"/>
    <w:rsid w:val="006D23F4"/>
    <w:rsid w:val="006D261E"/>
    <w:rsid w:val="006D3654"/>
    <w:rsid w:val="006D3F81"/>
    <w:rsid w:val="006D48E2"/>
    <w:rsid w:val="006D5555"/>
    <w:rsid w:val="006D60F4"/>
    <w:rsid w:val="006D63F6"/>
    <w:rsid w:val="006D6C92"/>
    <w:rsid w:val="006D6ED6"/>
    <w:rsid w:val="006D72E9"/>
    <w:rsid w:val="006E01C6"/>
    <w:rsid w:val="006E04CD"/>
    <w:rsid w:val="006E28FD"/>
    <w:rsid w:val="006E2F5E"/>
    <w:rsid w:val="006E3863"/>
    <w:rsid w:val="006E400F"/>
    <w:rsid w:val="006E4732"/>
    <w:rsid w:val="006E52AF"/>
    <w:rsid w:val="006E5762"/>
    <w:rsid w:val="006E5BB3"/>
    <w:rsid w:val="006E6CDB"/>
    <w:rsid w:val="006E6E07"/>
    <w:rsid w:val="006E7546"/>
    <w:rsid w:val="006E7704"/>
    <w:rsid w:val="006F0065"/>
    <w:rsid w:val="006F0571"/>
    <w:rsid w:val="006F0971"/>
    <w:rsid w:val="006F1453"/>
    <w:rsid w:val="006F20B9"/>
    <w:rsid w:val="006F2E7F"/>
    <w:rsid w:val="006F32BD"/>
    <w:rsid w:val="006F370F"/>
    <w:rsid w:val="006F3B85"/>
    <w:rsid w:val="006F4539"/>
    <w:rsid w:val="006F48D5"/>
    <w:rsid w:val="006F4A31"/>
    <w:rsid w:val="006F52DF"/>
    <w:rsid w:val="006F596C"/>
    <w:rsid w:val="006F670A"/>
    <w:rsid w:val="006F69BF"/>
    <w:rsid w:val="006F6B50"/>
    <w:rsid w:val="006F7086"/>
    <w:rsid w:val="006F72E4"/>
    <w:rsid w:val="006F7595"/>
    <w:rsid w:val="006F7918"/>
    <w:rsid w:val="00701E4F"/>
    <w:rsid w:val="00702156"/>
    <w:rsid w:val="007025BB"/>
    <w:rsid w:val="007032BF"/>
    <w:rsid w:val="00703705"/>
    <w:rsid w:val="007040D5"/>
    <w:rsid w:val="00704459"/>
    <w:rsid w:val="0070473F"/>
    <w:rsid w:val="00704FBC"/>
    <w:rsid w:val="0070527B"/>
    <w:rsid w:val="00705894"/>
    <w:rsid w:val="0070625B"/>
    <w:rsid w:val="007063FD"/>
    <w:rsid w:val="007066D0"/>
    <w:rsid w:val="00706718"/>
    <w:rsid w:val="00706798"/>
    <w:rsid w:val="00706C0E"/>
    <w:rsid w:val="00706CB3"/>
    <w:rsid w:val="00707570"/>
    <w:rsid w:val="00707E66"/>
    <w:rsid w:val="007108FF"/>
    <w:rsid w:val="007109D3"/>
    <w:rsid w:val="00710AA6"/>
    <w:rsid w:val="00710B1E"/>
    <w:rsid w:val="00710F1C"/>
    <w:rsid w:val="007111A6"/>
    <w:rsid w:val="00711E50"/>
    <w:rsid w:val="00712A76"/>
    <w:rsid w:val="007132D7"/>
    <w:rsid w:val="00713C48"/>
    <w:rsid w:val="00713E18"/>
    <w:rsid w:val="007147E4"/>
    <w:rsid w:val="00714C00"/>
    <w:rsid w:val="007152C6"/>
    <w:rsid w:val="007153BF"/>
    <w:rsid w:val="007157AE"/>
    <w:rsid w:val="00716567"/>
    <w:rsid w:val="007169F2"/>
    <w:rsid w:val="007174A0"/>
    <w:rsid w:val="007176FA"/>
    <w:rsid w:val="007205BE"/>
    <w:rsid w:val="00720836"/>
    <w:rsid w:val="00720B3A"/>
    <w:rsid w:val="00720D28"/>
    <w:rsid w:val="0072142E"/>
    <w:rsid w:val="00721C0E"/>
    <w:rsid w:val="0072216E"/>
    <w:rsid w:val="00724568"/>
    <w:rsid w:val="00724684"/>
    <w:rsid w:val="00724EA2"/>
    <w:rsid w:val="007251F4"/>
    <w:rsid w:val="00725266"/>
    <w:rsid w:val="00725292"/>
    <w:rsid w:val="007255AC"/>
    <w:rsid w:val="007264A4"/>
    <w:rsid w:val="00726E9B"/>
    <w:rsid w:val="00730553"/>
    <w:rsid w:val="00730E49"/>
    <w:rsid w:val="00731005"/>
    <w:rsid w:val="007315AA"/>
    <w:rsid w:val="007319C8"/>
    <w:rsid w:val="00732156"/>
    <w:rsid w:val="0073245F"/>
    <w:rsid w:val="00732BA9"/>
    <w:rsid w:val="007335CC"/>
    <w:rsid w:val="00733742"/>
    <w:rsid w:val="007339AB"/>
    <w:rsid w:val="00733DD3"/>
    <w:rsid w:val="00733F1E"/>
    <w:rsid w:val="00734102"/>
    <w:rsid w:val="007358D7"/>
    <w:rsid w:val="007359D0"/>
    <w:rsid w:val="00735EC7"/>
    <w:rsid w:val="00735F96"/>
    <w:rsid w:val="007367FC"/>
    <w:rsid w:val="007374F4"/>
    <w:rsid w:val="00737F14"/>
    <w:rsid w:val="0074058E"/>
    <w:rsid w:val="0074088C"/>
    <w:rsid w:val="00740FDD"/>
    <w:rsid w:val="00741537"/>
    <w:rsid w:val="007416A9"/>
    <w:rsid w:val="007416D7"/>
    <w:rsid w:val="00741767"/>
    <w:rsid w:val="00741B83"/>
    <w:rsid w:val="00741C90"/>
    <w:rsid w:val="00741E02"/>
    <w:rsid w:val="00742043"/>
    <w:rsid w:val="00742955"/>
    <w:rsid w:val="00743367"/>
    <w:rsid w:val="00743709"/>
    <w:rsid w:val="00743757"/>
    <w:rsid w:val="00743B07"/>
    <w:rsid w:val="00743EDE"/>
    <w:rsid w:val="00745212"/>
    <w:rsid w:val="0074560B"/>
    <w:rsid w:val="00745857"/>
    <w:rsid w:val="0074639E"/>
    <w:rsid w:val="007465AE"/>
    <w:rsid w:val="0074672C"/>
    <w:rsid w:val="007467C5"/>
    <w:rsid w:val="00746A66"/>
    <w:rsid w:val="00747376"/>
    <w:rsid w:val="00747D55"/>
    <w:rsid w:val="00750112"/>
    <w:rsid w:val="007530C2"/>
    <w:rsid w:val="0075428A"/>
    <w:rsid w:val="00754643"/>
    <w:rsid w:val="007546E0"/>
    <w:rsid w:val="00754D09"/>
    <w:rsid w:val="007551B2"/>
    <w:rsid w:val="00755F9A"/>
    <w:rsid w:val="00756543"/>
    <w:rsid w:val="00756B5C"/>
    <w:rsid w:val="00757118"/>
    <w:rsid w:val="0075731F"/>
    <w:rsid w:val="0075747D"/>
    <w:rsid w:val="00757860"/>
    <w:rsid w:val="00757E34"/>
    <w:rsid w:val="007602F5"/>
    <w:rsid w:val="00760F2A"/>
    <w:rsid w:val="0076106D"/>
    <w:rsid w:val="00761162"/>
    <w:rsid w:val="007613E1"/>
    <w:rsid w:val="00761B65"/>
    <w:rsid w:val="00762394"/>
    <w:rsid w:val="00762783"/>
    <w:rsid w:val="00763644"/>
    <w:rsid w:val="007638C8"/>
    <w:rsid w:val="00763B79"/>
    <w:rsid w:val="0076406A"/>
    <w:rsid w:val="00764228"/>
    <w:rsid w:val="007644C8"/>
    <w:rsid w:val="00764912"/>
    <w:rsid w:val="0076561F"/>
    <w:rsid w:val="00765D32"/>
    <w:rsid w:val="0076699B"/>
    <w:rsid w:val="00766AB1"/>
    <w:rsid w:val="0076743A"/>
    <w:rsid w:val="00767B4B"/>
    <w:rsid w:val="00771BA2"/>
    <w:rsid w:val="007725AF"/>
    <w:rsid w:val="007725DF"/>
    <w:rsid w:val="00772E9D"/>
    <w:rsid w:val="00773FAE"/>
    <w:rsid w:val="007740DF"/>
    <w:rsid w:val="007746AE"/>
    <w:rsid w:val="007748B3"/>
    <w:rsid w:val="00774BD0"/>
    <w:rsid w:val="007759E3"/>
    <w:rsid w:val="00775E79"/>
    <w:rsid w:val="00776313"/>
    <w:rsid w:val="00780592"/>
    <w:rsid w:val="00780643"/>
    <w:rsid w:val="00780B48"/>
    <w:rsid w:val="0078104B"/>
    <w:rsid w:val="0078137C"/>
    <w:rsid w:val="0078158B"/>
    <w:rsid w:val="007815C8"/>
    <w:rsid w:val="00781B11"/>
    <w:rsid w:val="0078390F"/>
    <w:rsid w:val="00783E67"/>
    <w:rsid w:val="0078408B"/>
    <w:rsid w:val="007842CF"/>
    <w:rsid w:val="007845C6"/>
    <w:rsid w:val="00785261"/>
    <w:rsid w:val="007853E5"/>
    <w:rsid w:val="00785B66"/>
    <w:rsid w:val="00786963"/>
    <w:rsid w:val="00786A9B"/>
    <w:rsid w:val="007876B5"/>
    <w:rsid w:val="007905CB"/>
    <w:rsid w:val="00790716"/>
    <w:rsid w:val="007909D7"/>
    <w:rsid w:val="00790D90"/>
    <w:rsid w:val="00790F76"/>
    <w:rsid w:val="007914F5"/>
    <w:rsid w:val="00791924"/>
    <w:rsid w:val="00793A91"/>
    <w:rsid w:val="00793B1C"/>
    <w:rsid w:val="00794319"/>
    <w:rsid w:val="007945D5"/>
    <w:rsid w:val="0079498E"/>
    <w:rsid w:val="00794D58"/>
    <w:rsid w:val="00794FD5"/>
    <w:rsid w:val="007957C8"/>
    <w:rsid w:val="00795CBD"/>
    <w:rsid w:val="00795F3D"/>
    <w:rsid w:val="0079616B"/>
    <w:rsid w:val="007961B5"/>
    <w:rsid w:val="007965BF"/>
    <w:rsid w:val="00796A2D"/>
    <w:rsid w:val="00796A9E"/>
    <w:rsid w:val="00797B3C"/>
    <w:rsid w:val="007A09DD"/>
    <w:rsid w:val="007A0F71"/>
    <w:rsid w:val="007A14EB"/>
    <w:rsid w:val="007A1B05"/>
    <w:rsid w:val="007A278E"/>
    <w:rsid w:val="007A27B3"/>
    <w:rsid w:val="007A31AF"/>
    <w:rsid w:val="007A4066"/>
    <w:rsid w:val="007A4456"/>
    <w:rsid w:val="007A4BB8"/>
    <w:rsid w:val="007A52F0"/>
    <w:rsid w:val="007A5730"/>
    <w:rsid w:val="007A5E8D"/>
    <w:rsid w:val="007A62AF"/>
    <w:rsid w:val="007A6639"/>
    <w:rsid w:val="007B00FE"/>
    <w:rsid w:val="007B063C"/>
    <w:rsid w:val="007B0744"/>
    <w:rsid w:val="007B1F4F"/>
    <w:rsid w:val="007B3331"/>
    <w:rsid w:val="007B37A7"/>
    <w:rsid w:val="007B3D43"/>
    <w:rsid w:val="007B5219"/>
    <w:rsid w:val="007B6336"/>
    <w:rsid w:val="007B634E"/>
    <w:rsid w:val="007B6351"/>
    <w:rsid w:val="007B6773"/>
    <w:rsid w:val="007B679E"/>
    <w:rsid w:val="007B69E1"/>
    <w:rsid w:val="007B6B7F"/>
    <w:rsid w:val="007B73A0"/>
    <w:rsid w:val="007C0C94"/>
    <w:rsid w:val="007C14C8"/>
    <w:rsid w:val="007C1BB4"/>
    <w:rsid w:val="007C1CCD"/>
    <w:rsid w:val="007C1D53"/>
    <w:rsid w:val="007C25BD"/>
    <w:rsid w:val="007C2CCB"/>
    <w:rsid w:val="007C38FC"/>
    <w:rsid w:val="007C3F6B"/>
    <w:rsid w:val="007C50A1"/>
    <w:rsid w:val="007C5102"/>
    <w:rsid w:val="007C53DF"/>
    <w:rsid w:val="007C562D"/>
    <w:rsid w:val="007C56CF"/>
    <w:rsid w:val="007C5C3C"/>
    <w:rsid w:val="007C6A28"/>
    <w:rsid w:val="007C7179"/>
    <w:rsid w:val="007C7E28"/>
    <w:rsid w:val="007C7EC5"/>
    <w:rsid w:val="007D03DC"/>
    <w:rsid w:val="007D0539"/>
    <w:rsid w:val="007D1A58"/>
    <w:rsid w:val="007D1B30"/>
    <w:rsid w:val="007D1DF4"/>
    <w:rsid w:val="007D2497"/>
    <w:rsid w:val="007D26C2"/>
    <w:rsid w:val="007D31B9"/>
    <w:rsid w:val="007D33AB"/>
    <w:rsid w:val="007D4532"/>
    <w:rsid w:val="007D4957"/>
    <w:rsid w:val="007D4CD2"/>
    <w:rsid w:val="007D4F3E"/>
    <w:rsid w:val="007D56CE"/>
    <w:rsid w:val="007D5853"/>
    <w:rsid w:val="007D5AD0"/>
    <w:rsid w:val="007D6DCF"/>
    <w:rsid w:val="007D72EA"/>
    <w:rsid w:val="007D7AAC"/>
    <w:rsid w:val="007E0239"/>
    <w:rsid w:val="007E063E"/>
    <w:rsid w:val="007E0A4E"/>
    <w:rsid w:val="007E0C2B"/>
    <w:rsid w:val="007E10C8"/>
    <w:rsid w:val="007E1DF3"/>
    <w:rsid w:val="007E2D15"/>
    <w:rsid w:val="007E2EF7"/>
    <w:rsid w:val="007E39FA"/>
    <w:rsid w:val="007E4E01"/>
    <w:rsid w:val="007E5502"/>
    <w:rsid w:val="007E6982"/>
    <w:rsid w:val="007E7987"/>
    <w:rsid w:val="007F01BC"/>
    <w:rsid w:val="007F0BC4"/>
    <w:rsid w:val="007F1465"/>
    <w:rsid w:val="007F1B55"/>
    <w:rsid w:val="007F1C9E"/>
    <w:rsid w:val="007F1EF0"/>
    <w:rsid w:val="007F25A5"/>
    <w:rsid w:val="007F264D"/>
    <w:rsid w:val="007F2A5C"/>
    <w:rsid w:val="007F2BDA"/>
    <w:rsid w:val="007F3161"/>
    <w:rsid w:val="007F37BF"/>
    <w:rsid w:val="007F3FE4"/>
    <w:rsid w:val="007F4116"/>
    <w:rsid w:val="007F41A6"/>
    <w:rsid w:val="007F4BAA"/>
    <w:rsid w:val="007F4E49"/>
    <w:rsid w:val="007F5576"/>
    <w:rsid w:val="007F55FB"/>
    <w:rsid w:val="007F5866"/>
    <w:rsid w:val="007F6339"/>
    <w:rsid w:val="007F75EA"/>
    <w:rsid w:val="007F795B"/>
    <w:rsid w:val="007F7B13"/>
    <w:rsid w:val="007F7BF2"/>
    <w:rsid w:val="008010E9"/>
    <w:rsid w:val="0080195C"/>
    <w:rsid w:val="00801A38"/>
    <w:rsid w:val="00801F0F"/>
    <w:rsid w:val="00802557"/>
    <w:rsid w:val="00803422"/>
    <w:rsid w:val="0080371D"/>
    <w:rsid w:val="00803AE1"/>
    <w:rsid w:val="00803FED"/>
    <w:rsid w:val="00804185"/>
    <w:rsid w:val="0080420D"/>
    <w:rsid w:val="008047C5"/>
    <w:rsid w:val="00804BCC"/>
    <w:rsid w:val="00804E32"/>
    <w:rsid w:val="0080546D"/>
    <w:rsid w:val="00805C64"/>
    <w:rsid w:val="00805D40"/>
    <w:rsid w:val="0080657B"/>
    <w:rsid w:val="00806832"/>
    <w:rsid w:val="00806DEA"/>
    <w:rsid w:val="00806FA7"/>
    <w:rsid w:val="0080720D"/>
    <w:rsid w:val="00807A22"/>
    <w:rsid w:val="00810106"/>
    <w:rsid w:val="008102B7"/>
    <w:rsid w:val="008104AA"/>
    <w:rsid w:val="008105D7"/>
    <w:rsid w:val="0081083C"/>
    <w:rsid w:val="008114A1"/>
    <w:rsid w:val="00812631"/>
    <w:rsid w:val="0081275A"/>
    <w:rsid w:val="008127F0"/>
    <w:rsid w:val="00812987"/>
    <w:rsid w:val="008137B8"/>
    <w:rsid w:val="00814637"/>
    <w:rsid w:val="00814835"/>
    <w:rsid w:val="00814A7A"/>
    <w:rsid w:val="0081507C"/>
    <w:rsid w:val="00815322"/>
    <w:rsid w:val="0081587F"/>
    <w:rsid w:val="00815F00"/>
    <w:rsid w:val="008161B2"/>
    <w:rsid w:val="008161E5"/>
    <w:rsid w:val="00816E00"/>
    <w:rsid w:val="00817082"/>
    <w:rsid w:val="0081760F"/>
    <w:rsid w:val="008178DD"/>
    <w:rsid w:val="00817914"/>
    <w:rsid w:val="0082071E"/>
    <w:rsid w:val="0082089B"/>
    <w:rsid w:val="00820A2A"/>
    <w:rsid w:val="00821294"/>
    <w:rsid w:val="008213F7"/>
    <w:rsid w:val="008214A4"/>
    <w:rsid w:val="00821653"/>
    <w:rsid w:val="00821C19"/>
    <w:rsid w:val="008223BD"/>
    <w:rsid w:val="00822574"/>
    <w:rsid w:val="008225EA"/>
    <w:rsid w:val="00822B78"/>
    <w:rsid w:val="00823921"/>
    <w:rsid w:val="00823989"/>
    <w:rsid w:val="008241F8"/>
    <w:rsid w:val="00825592"/>
    <w:rsid w:val="00825979"/>
    <w:rsid w:val="00825BF3"/>
    <w:rsid w:val="00825D28"/>
    <w:rsid w:val="00826CD1"/>
    <w:rsid w:val="008272D2"/>
    <w:rsid w:val="0082792A"/>
    <w:rsid w:val="008303C0"/>
    <w:rsid w:val="008307CA"/>
    <w:rsid w:val="0083135F"/>
    <w:rsid w:val="0083155D"/>
    <w:rsid w:val="00831754"/>
    <w:rsid w:val="00831FF7"/>
    <w:rsid w:val="00832205"/>
    <w:rsid w:val="0083360C"/>
    <w:rsid w:val="00834734"/>
    <w:rsid w:val="00834F55"/>
    <w:rsid w:val="008350B2"/>
    <w:rsid w:val="008351AA"/>
    <w:rsid w:val="00835A5C"/>
    <w:rsid w:val="00835E1C"/>
    <w:rsid w:val="008367D1"/>
    <w:rsid w:val="008369BE"/>
    <w:rsid w:val="00837B62"/>
    <w:rsid w:val="00837CE3"/>
    <w:rsid w:val="00837D95"/>
    <w:rsid w:val="00840E48"/>
    <w:rsid w:val="00841357"/>
    <w:rsid w:val="00841876"/>
    <w:rsid w:val="00842125"/>
    <w:rsid w:val="0084215B"/>
    <w:rsid w:val="008424F0"/>
    <w:rsid w:val="00842521"/>
    <w:rsid w:val="00842594"/>
    <w:rsid w:val="00842EF9"/>
    <w:rsid w:val="0084358E"/>
    <w:rsid w:val="00844D95"/>
    <w:rsid w:val="00844E1A"/>
    <w:rsid w:val="00844F69"/>
    <w:rsid w:val="0084543E"/>
    <w:rsid w:val="00846CA2"/>
    <w:rsid w:val="00846CB1"/>
    <w:rsid w:val="00846D70"/>
    <w:rsid w:val="0084737B"/>
    <w:rsid w:val="008473A9"/>
    <w:rsid w:val="00847565"/>
    <w:rsid w:val="00847A97"/>
    <w:rsid w:val="00851688"/>
    <w:rsid w:val="00851B33"/>
    <w:rsid w:val="008521DB"/>
    <w:rsid w:val="008526EC"/>
    <w:rsid w:val="00852B6C"/>
    <w:rsid w:val="00852CA2"/>
    <w:rsid w:val="008536E7"/>
    <w:rsid w:val="00853FD2"/>
    <w:rsid w:val="0085428C"/>
    <w:rsid w:val="008547E4"/>
    <w:rsid w:val="00855BA2"/>
    <w:rsid w:val="00855D25"/>
    <w:rsid w:val="00856B36"/>
    <w:rsid w:val="00856DB5"/>
    <w:rsid w:val="008571D1"/>
    <w:rsid w:val="008607E9"/>
    <w:rsid w:val="008607F9"/>
    <w:rsid w:val="00860E9D"/>
    <w:rsid w:val="008613C6"/>
    <w:rsid w:val="0086182F"/>
    <w:rsid w:val="00861C39"/>
    <w:rsid w:val="00862B08"/>
    <w:rsid w:val="00862C09"/>
    <w:rsid w:val="0086302A"/>
    <w:rsid w:val="00863206"/>
    <w:rsid w:val="0086359C"/>
    <w:rsid w:val="00863917"/>
    <w:rsid w:val="00864E46"/>
    <w:rsid w:val="008652B9"/>
    <w:rsid w:val="00865303"/>
    <w:rsid w:val="00865329"/>
    <w:rsid w:val="0086571D"/>
    <w:rsid w:val="00865EF4"/>
    <w:rsid w:val="00866021"/>
    <w:rsid w:val="00867919"/>
    <w:rsid w:val="00867DF2"/>
    <w:rsid w:val="00867EA7"/>
    <w:rsid w:val="008703E4"/>
    <w:rsid w:val="00870419"/>
    <w:rsid w:val="008705FB"/>
    <w:rsid w:val="008707C5"/>
    <w:rsid w:val="00870CB5"/>
    <w:rsid w:val="00870F2E"/>
    <w:rsid w:val="00871A94"/>
    <w:rsid w:val="00872C65"/>
    <w:rsid w:val="00872E6E"/>
    <w:rsid w:val="00872EE7"/>
    <w:rsid w:val="0087330E"/>
    <w:rsid w:val="008734D7"/>
    <w:rsid w:val="008736A9"/>
    <w:rsid w:val="008739D0"/>
    <w:rsid w:val="008757BD"/>
    <w:rsid w:val="00876504"/>
    <w:rsid w:val="00876A31"/>
    <w:rsid w:val="0087767D"/>
    <w:rsid w:val="00877E74"/>
    <w:rsid w:val="00881678"/>
    <w:rsid w:val="00881996"/>
    <w:rsid w:val="00881AAA"/>
    <w:rsid w:val="00882479"/>
    <w:rsid w:val="0088265B"/>
    <w:rsid w:val="008827CE"/>
    <w:rsid w:val="00882994"/>
    <w:rsid w:val="00882ACA"/>
    <w:rsid w:val="00882C87"/>
    <w:rsid w:val="00882E9D"/>
    <w:rsid w:val="00882FC7"/>
    <w:rsid w:val="00884022"/>
    <w:rsid w:val="00884324"/>
    <w:rsid w:val="00884EE1"/>
    <w:rsid w:val="008855D8"/>
    <w:rsid w:val="00885A12"/>
    <w:rsid w:val="00885E85"/>
    <w:rsid w:val="0088651E"/>
    <w:rsid w:val="00886A00"/>
    <w:rsid w:val="00886BEF"/>
    <w:rsid w:val="00886FA9"/>
    <w:rsid w:val="0088746E"/>
    <w:rsid w:val="00887531"/>
    <w:rsid w:val="00887532"/>
    <w:rsid w:val="0088799E"/>
    <w:rsid w:val="00890B4B"/>
    <w:rsid w:val="00890D79"/>
    <w:rsid w:val="00891105"/>
    <w:rsid w:val="0089155D"/>
    <w:rsid w:val="0089189A"/>
    <w:rsid w:val="008921D9"/>
    <w:rsid w:val="008933E9"/>
    <w:rsid w:val="00893BC3"/>
    <w:rsid w:val="00893D8B"/>
    <w:rsid w:val="00894487"/>
    <w:rsid w:val="00894DAE"/>
    <w:rsid w:val="008951A2"/>
    <w:rsid w:val="008956FC"/>
    <w:rsid w:val="00895D37"/>
    <w:rsid w:val="008960AE"/>
    <w:rsid w:val="00896CD0"/>
    <w:rsid w:val="00897B3A"/>
    <w:rsid w:val="008A0103"/>
    <w:rsid w:val="008A0343"/>
    <w:rsid w:val="008A0891"/>
    <w:rsid w:val="008A0908"/>
    <w:rsid w:val="008A1100"/>
    <w:rsid w:val="008A13ED"/>
    <w:rsid w:val="008A16F7"/>
    <w:rsid w:val="008A190A"/>
    <w:rsid w:val="008A244A"/>
    <w:rsid w:val="008A2D49"/>
    <w:rsid w:val="008A35D6"/>
    <w:rsid w:val="008A3B6B"/>
    <w:rsid w:val="008A3F04"/>
    <w:rsid w:val="008A4484"/>
    <w:rsid w:val="008A4C49"/>
    <w:rsid w:val="008A4C5A"/>
    <w:rsid w:val="008A5093"/>
    <w:rsid w:val="008A50C6"/>
    <w:rsid w:val="008A5493"/>
    <w:rsid w:val="008A5570"/>
    <w:rsid w:val="008A5C56"/>
    <w:rsid w:val="008A7110"/>
    <w:rsid w:val="008A77E7"/>
    <w:rsid w:val="008B00C9"/>
    <w:rsid w:val="008B07B1"/>
    <w:rsid w:val="008B1E6B"/>
    <w:rsid w:val="008B2109"/>
    <w:rsid w:val="008B28A8"/>
    <w:rsid w:val="008B2B10"/>
    <w:rsid w:val="008B2FBA"/>
    <w:rsid w:val="008B3058"/>
    <w:rsid w:val="008B3DC9"/>
    <w:rsid w:val="008B3E9E"/>
    <w:rsid w:val="008B3EF2"/>
    <w:rsid w:val="008B3FF3"/>
    <w:rsid w:val="008B4691"/>
    <w:rsid w:val="008B4CCA"/>
    <w:rsid w:val="008B4D31"/>
    <w:rsid w:val="008B5054"/>
    <w:rsid w:val="008B5B9F"/>
    <w:rsid w:val="008B6DA8"/>
    <w:rsid w:val="008B6F63"/>
    <w:rsid w:val="008B7742"/>
    <w:rsid w:val="008C01CA"/>
    <w:rsid w:val="008C0559"/>
    <w:rsid w:val="008C0675"/>
    <w:rsid w:val="008C0A72"/>
    <w:rsid w:val="008C17C2"/>
    <w:rsid w:val="008C1982"/>
    <w:rsid w:val="008C1D73"/>
    <w:rsid w:val="008C1FE2"/>
    <w:rsid w:val="008C2987"/>
    <w:rsid w:val="008C2D99"/>
    <w:rsid w:val="008C3C20"/>
    <w:rsid w:val="008C4354"/>
    <w:rsid w:val="008C476D"/>
    <w:rsid w:val="008C5AAF"/>
    <w:rsid w:val="008C5ACD"/>
    <w:rsid w:val="008C5E73"/>
    <w:rsid w:val="008D022E"/>
    <w:rsid w:val="008D0588"/>
    <w:rsid w:val="008D15E8"/>
    <w:rsid w:val="008D21FF"/>
    <w:rsid w:val="008D3183"/>
    <w:rsid w:val="008D359D"/>
    <w:rsid w:val="008D382B"/>
    <w:rsid w:val="008D3856"/>
    <w:rsid w:val="008D393D"/>
    <w:rsid w:val="008D46DB"/>
    <w:rsid w:val="008D58EC"/>
    <w:rsid w:val="008D5F29"/>
    <w:rsid w:val="008D6286"/>
    <w:rsid w:val="008D6373"/>
    <w:rsid w:val="008D7772"/>
    <w:rsid w:val="008E06F7"/>
    <w:rsid w:val="008E1518"/>
    <w:rsid w:val="008E1DE8"/>
    <w:rsid w:val="008E28C7"/>
    <w:rsid w:val="008E300E"/>
    <w:rsid w:val="008E3532"/>
    <w:rsid w:val="008E3767"/>
    <w:rsid w:val="008E3CFB"/>
    <w:rsid w:val="008E3F49"/>
    <w:rsid w:val="008E4729"/>
    <w:rsid w:val="008E4CA2"/>
    <w:rsid w:val="008E4CE9"/>
    <w:rsid w:val="008E52D2"/>
    <w:rsid w:val="008E591F"/>
    <w:rsid w:val="008E5B67"/>
    <w:rsid w:val="008E6838"/>
    <w:rsid w:val="008E6DA9"/>
    <w:rsid w:val="008E7160"/>
    <w:rsid w:val="008E7E2A"/>
    <w:rsid w:val="008E7E6D"/>
    <w:rsid w:val="008E7F05"/>
    <w:rsid w:val="008F03D0"/>
    <w:rsid w:val="008F052B"/>
    <w:rsid w:val="008F0D50"/>
    <w:rsid w:val="008F1C5F"/>
    <w:rsid w:val="008F28DD"/>
    <w:rsid w:val="008F3545"/>
    <w:rsid w:val="008F3642"/>
    <w:rsid w:val="008F3EC0"/>
    <w:rsid w:val="008F4309"/>
    <w:rsid w:val="008F4547"/>
    <w:rsid w:val="008F4A0C"/>
    <w:rsid w:val="008F4AC3"/>
    <w:rsid w:val="008F5075"/>
    <w:rsid w:val="008F5709"/>
    <w:rsid w:val="008F5A3C"/>
    <w:rsid w:val="008F5A82"/>
    <w:rsid w:val="008F6466"/>
    <w:rsid w:val="008F6480"/>
    <w:rsid w:val="008F79F6"/>
    <w:rsid w:val="008F7C32"/>
    <w:rsid w:val="008F7DBD"/>
    <w:rsid w:val="00900265"/>
    <w:rsid w:val="009005BC"/>
    <w:rsid w:val="00900754"/>
    <w:rsid w:val="0090075D"/>
    <w:rsid w:val="00900813"/>
    <w:rsid w:val="00900E54"/>
    <w:rsid w:val="00900FD5"/>
    <w:rsid w:val="00901135"/>
    <w:rsid w:val="00901576"/>
    <w:rsid w:val="0090179E"/>
    <w:rsid w:val="009024B6"/>
    <w:rsid w:val="00902650"/>
    <w:rsid w:val="00904509"/>
    <w:rsid w:val="00904528"/>
    <w:rsid w:val="00905651"/>
    <w:rsid w:val="00905928"/>
    <w:rsid w:val="00905963"/>
    <w:rsid w:val="00905D69"/>
    <w:rsid w:val="00906746"/>
    <w:rsid w:val="00906A3C"/>
    <w:rsid w:val="00906D78"/>
    <w:rsid w:val="00906D88"/>
    <w:rsid w:val="0090795C"/>
    <w:rsid w:val="00907A02"/>
    <w:rsid w:val="00907D56"/>
    <w:rsid w:val="009100F9"/>
    <w:rsid w:val="00910EAC"/>
    <w:rsid w:val="00912895"/>
    <w:rsid w:val="009128E3"/>
    <w:rsid w:val="00913638"/>
    <w:rsid w:val="0091399B"/>
    <w:rsid w:val="0091498C"/>
    <w:rsid w:val="00915286"/>
    <w:rsid w:val="009152F6"/>
    <w:rsid w:val="009156C0"/>
    <w:rsid w:val="0091591B"/>
    <w:rsid w:val="00915F95"/>
    <w:rsid w:val="00916064"/>
    <w:rsid w:val="00916DBB"/>
    <w:rsid w:val="009172E3"/>
    <w:rsid w:val="0091744B"/>
    <w:rsid w:val="009175AB"/>
    <w:rsid w:val="00917B50"/>
    <w:rsid w:val="00917E37"/>
    <w:rsid w:val="00920353"/>
    <w:rsid w:val="009209B8"/>
    <w:rsid w:val="00921661"/>
    <w:rsid w:val="00926ED4"/>
    <w:rsid w:val="00927B6A"/>
    <w:rsid w:val="00927C48"/>
    <w:rsid w:val="00930994"/>
    <w:rsid w:val="00930B07"/>
    <w:rsid w:val="0093136C"/>
    <w:rsid w:val="0093171C"/>
    <w:rsid w:val="00931C77"/>
    <w:rsid w:val="00932E17"/>
    <w:rsid w:val="00932EEB"/>
    <w:rsid w:val="00933121"/>
    <w:rsid w:val="00933EB5"/>
    <w:rsid w:val="00934A3C"/>
    <w:rsid w:val="009357CB"/>
    <w:rsid w:val="0093669A"/>
    <w:rsid w:val="00936F4A"/>
    <w:rsid w:val="00936F8E"/>
    <w:rsid w:val="00937A54"/>
    <w:rsid w:val="00940E03"/>
    <w:rsid w:val="009433C7"/>
    <w:rsid w:val="00943863"/>
    <w:rsid w:val="0094432A"/>
    <w:rsid w:val="009457D7"/>
    <w:rsid w:val="00945A46"/>
    <w:rsid w:val="00945F58"/>
    <w:rsid w:val="00946806"/>
    <w:rsid w:val="00946DCA"/>
    <w:rsid w:val="00947413"/>
    <w:rsid w:val="00947CA7"/>
    <w:rsid w:val="009508FB"/>
    <w:rsid w:val="00950B95"/>
    <w:rsid w:val="00950EE3"/>
    <w:rsid w:val="009531EB"/>
    <w:rsid w:val="0095343A"/>
    <w:rsid w:val="00953527"/>
    <w:rsid w:val="009538C7"/>
    <w:rsid w:val="00953C01"/>
    <w:rsid w:val="009541AF"/>
    <w:rsid w:val="0095469E"/>
    <w:rsid w:val="00955191"/>
    <w:rsid w:val="00955D94"/>
    <w:rsid w:val="00956430"/>
    <w:rsid w:val="009573A1"/>
    <w:rsid w:val="00957E95"/>
    <w:rsid w:val="00957F12"/>
    <w:rsid w:val="00960B9A"/>
    <w:rsid w:val="00960D75"/>
    <w:rsid w:val="00962181"/>
    <w:rsid w:val="00962754"/>
    <w:rsid w:val="00963074"/>
    <w:rsid w:val="00963282"/>
    <w:rsid w:val="00963C2F"/>
    <w:rsid w:val="009647FB"/>
    <w:rsid w:val="00964DDD"/>
    <w:rsid w:val="00964FEB"/>
    <w:rsid w:val="009652CE"/>
    <w:rsid w:val="00965977"/>
    <w:rsid w:val="00965A2D"/>
    <w:rsid w:val="00965BBC"/>
    <w:rsid w:val="00965D83"/>
    <w:rsid w:val="0096668C"/>
    <w:rsid w:val="00966B6A"/>
    <w:rsid w:val="0096776C"/>
    <w:rsid w:val="00967CF8"/>
    <w:rsid w:val="0097163F"/>
    <w:rsid w:val="0097177D"/>
    <w:rsid w:val="00971A8F"/>
    <w:rsid w:val="00971CBD"/>
    <w:rsid w:val="00972200"/>
    <w:rsid w:val="00973E9F"/>
    <w:rsid w:val="0097425E"/>
    <w:rsid w:val="00974F9E"/>
    <w:rsid w:val="00975506"/>
    <w:rsid w:val="009759CD"/>
    <w:rsid w:val="00976C2B"/>
    <w:rsid w:val="009770B4"/>
    <w:rsid w:val="009809ED"/>
    <w:rsid w:val="00980F5F"/>
    <w:rsid w:val="00981950"/>
    <w:rsid w:val="00981F5F"/>
    <w:rsid w:val="00982007"/>
    <w:rsid w:val="00982296"/>
    <w:rsid w:val="00983DB4"/>
    <w:rsid w:val="00983E21"/>
    <w:rsid w:val="00984ABF"/>
    <w:rsid w:val="009853DE"/>
    <w:rsid w:val="0098558E"/>
    <w:rsid w:val="0098585C"/>
    <w:rsid w:val="00985CEB"/>
    <w:rsid w:val="00986046"/>
    <w:rsid w:val="0098643E"/>
    <w:rsid w:val="00986CC9"/>
    <w:rsid w:val="00986E68"/>
    <w:rsid w:val="00987185"/>
    <w:rsid w:val="00987203"/>
    <w:rsid w:val="0098738C"/>
    <w:rsid w:val="009874DC"/>
    <w:rsid w:val="00987F69"/>
    <w:rsid w:val="0099065F"/>
    <w:rsid w:val="00990DCC"/>
    <w:rsid w:val="00990F7C"/>
    <w:rsid w:val="009912A7"/>
    <w:rsid w:val="00992B04"/>
    <w:rsid w:val="00992D4F"/>
    <w:rsid w:val="0099336F"/>
    <w:rsid w:val="00993F2B"/>
    <w:rsid w:val="009941E3"/>
    <w:rsid w:val="00994548"/>
    <w:rsid w:val="00994AA9"/>
    <w:rsid w:val="00995E6C"/>
    <w:rsid w:val="0099641B"/>
    <w:rsid w:val="00997587"/>
    <w:rsid w:val="009A192C"/>
    <w:rsid w:val="009A19BA"/>
    <w:rsid w:val="009A1F53"/>
    <w:rsid w:val="009A200B"/>
    <w:rsid w:val="009A32AA"/>
    <w:rsid w:val="009A3529"/>
    <w:rsid w:val="009A38C8"/>
    <w:rsid w:val="009A39E4"/>
    <w:rsid w:val="009A4886"/>
    <w:rsid w:val="009A496F"/>
    <w:rsid w:val="009A571E"/>
    <w:rsid w:val="009A615B"/>
    <w:rsid w:val="009A6EFB"/>
    <w:rsid w:val="009A7254"/>
    <w:rsid w:val="009A725D"/>
    <w:rsid w:val="009A7F3D"/>
    <w:rsid w:val="009B052C"/>
    <w:rsid w:val="009B09B3"/>
    <w:rsid w:val="009B10C4"/>
    <w:rsid w:val="009B2EA6"/>
    <w:rsid w:val="009B4A85"/>
    <w:rsid w:val="009B4DAE"/>
    <w:rsid w:val="009B5B4C"/>
    <w:rsid w:val="009B63A6"/>
    <w:rsid w:val="009B6AB9"/>
    <w:rsid w:val="009B6D62"/>
    <w:rsid w:val="009B728E"/>
    <w:rsid w:val="009B74C1"/>
    <w:rsid w:val="009B7B1C"/>
    <w:rsid w:val="009B7D7F"/>
    <w:rsid w:val="009C0AD6"/>
    <w:rsid w:val="009C1580"/>
    <w:rsid w:val="009C1781"/>
    <w:rsid w:val="009C2D2F"/>
    <w:rsid w:val="009C2F29"/>
    <w:rsid w:val="009C334D"/>
    <w:rsid w:val="009C43A9"/>
    <w:rsid w:val="009C4655"/>
    <w:rsid w:val="009C53A3"/>
    <w:rsid w:val="009C621B"/>
    <w:rsid w:val="009C650C"/>
    <w:rsid w:val="009C6A00"/>
    <w:rsid w:val="009C729A"/>
    <w:rsid w:val="009C7811"/>
    <w:rsid w:val="009C795F"/>
    <w:rsid w:val="009C7CA9"/>
    <w:rsid w:val="009C7FBA"/>
    <w:rsid w:val="009D01C4"/>
    <w:rsid w:val="009D06B3"/>
    <w:rsid w:val="009D2567"/>
    <w:rsid w:val="009D278A"/>
    <w:rsid w:val="009D2B6F"/>
    <w:rsid w:val="009D3495"/>
    <w:rsid w:val="009D3BC4"/>
    <w:rsid w:val="009D4E0D"/>
    <w:rsid w:val="009D5F74"/>
    <w:rsid w:val="009D6AB7"/>
    <w:rsid w:val="009D7B63"/>
    <w:rsid w:val="009D7F1C"/>
    <w:rsid w:val="009D7FD3"/>
    <w:rsid w:val="009D7FF2"/>
    <w:rsid w:val="009E00F0"/>
    <w:rsid w:val="009E08FE"/>
    <w:rsid w:val="009E1224"/>
    <w:rsid w:val="009E19AF"/>
    <w:rsid w:val="009E2202"/>
    <w:rsid w:val="009E263E"/>
    <w:rsid w:val="009E297C"/>
    <w:rsid w:val="009E302B"/>
    <w:rsid w:val="009E3C4D"/>
    <w:rsid w:val="009E4444"/>
    <w:rsid w:val="009E4AD9"/>
    <w:rsid w:val="009E4D54"/>
    <w:rsid w:val="009E59A6"/>
    <w:rsid w:val="009E6574"/>
    <w:rsid w:val="009E7084"/>
    <w:rsid w:val="009E708E"/>
    <w:rsid w:val="009E71F6"/>
    <w:rsid w:val="009E7535"/>
    <w:rsid w:val="009F1685"/>
    <w:rsid w:val="009F1EC4"/>
    <w:rsid w:val="009F2CA7"/>
    <w:rsid w:val="009F3214"/>
    <w:rsid w:val="009F4B1E"/>
    <w:rsid w:val="009F58E4"/>
    <w:rsid w:val="009F5C7A"/>
    <w:rsid w:val="009F5CA4"/>
    <w:rsid w:val="009F6151"/>
    <w:rsid w:val="009F62BC"/>
    <w:rsid w:val="009F6E49"/>
    <w:rsid w:val="009F759D"/>
    <w:rsid w:val="009F7862"/>
    <w:rsid w:val="00A00A10"/>
    <w:rsid w:val="00A01347"/>
    <w:rsid w:val="00A01494"/>
    <w:rsid w:val="00A01C99"/>
    <w:rsid w:val="00A01CB1"/>
    <w:rsid w:val="00A01D56"/>
    <w:rsid w:val="00A024F1"/>
    <w:rsid w:val="00A02A57"/>
    <w:rsid w:val="00A02D05"/>
    <w:rsid w:val="00A02E55"/>
    <w:rsid w:val="00A0318B"/>
    <w:rsid w:val="00A03211"/>
    <w:rsid w:val="00A0328F"/>
    <w:rsid w:val="00A034DF"/>
    <w:rsid w:val="00A03B37"/>
    <w:rsid w:val="00A04654"/>
    <w:rsid w:val="00A04E85"/>
    <w:rsid w:val="00A057F9"/>
    <w:rsid w:val="00A05C1F"/>
    <w:rsid w:val="00A05DFD"/>
    <w:rsid w:val="00A0696B"/>
    <w:rsid w:val="00A06FCD"/>
    <w:rsid w:val="00A071C2"/>
    <w:rsid w:val="00A07725"/>
    <w:rsid w:val="00A10829"/>
    <w:rsid w:val="00A10D65"/>
    <w:rsid w:val="00A11FC9"/>
    <w:rsid w:val="00A122D8"/>
    <w:rsid w:val="00A124CC"/>
    <w:rsid w:val="00A12A51"/>
    <w:rsid w:val="00A12E69"/>
    <w:rsid w:val="00A12E8D"/>
    <w:rsid w:val="00A14704"/>
    <w:rsid w:val="00A1488D"/>
    <w:rsid w:val="00A15908"/>
    <w:rsid w:val="00A160E0"/>
    <w:rsid w:val="00A16146"/>
    <w:rsid w:val="00A1744C"/>
    <w:rsid w:val="00A178C5"/>
    <w:rsid w:val="00A203EA"/>
    <w:rsid w:val="00A21EB4"/>
    <w:rsid w:val="00A226CC"/>
    <w:rsid w:val="00A233AA"/>
    <w:rsid w:val="00A23860"/>
    <w:rsid w:val="00A23A95"/>
    <w:rsid w:val="00A24A09"/>
    <w:rsid w:val="00A25333"/>
    <w:rsid w:val="00A25343"/>
    <w:rsid w:val="00A256E3"/>
    <w:rsid w:val="00A258BD"/>
    <w:rsid w:val="00A264E8"/>
    <w:rsid w:val="00A27BDB"/>
    <w:rsid w:val="00A3007A"/>
    <w:rsid w:val="00A302DD"/>
    <w:rsid w:val="00A30C4F"/>
    <w:rsid w:val="00A315EB"/>
    <w:rsid w:val="00A31D03"/>
    <w:rsid w:val="00A32625"/>
    <w:rsid w:val="00A32E52"/>
    <w:rsid w:val="00A3373F"/>
    <w:rsid w:val="00A34E35"/>
    <w:rsid w:val="00A350E1"/>
    <w:rsid w:val="00A35EB4"/>
    <w:rsid w:val="00A3675F"/>
    <w:rsid w:val="00A36798"/>
    <w:rsid w:val="00A36F5B"/>
    <w:rsid w:val="00A370F7"/>
    <w:rsid w:val="00A371BB"/>
    <w:rsid w:val="00A4079B"/>
    <w:rsid w:val="00A40CCC"/>
    <w:rsid w:val="00A410D9"/>
    <w:rsid w:val="00A41C29"/>
    <w:rsid w:val="00A41FB3"/>
    <w:rsid w:val="00A42FB3"/>
    <w:rsid w:val="00A4303A"/>
    <w:rsid w:val="00A43AE9"/>
    <w:rsid w:val="00A43B82"/>
    <w:rsid w:val="00A43C18"/>
    <w:rsid w:val="00A44845"/>
    <w:rsid w:val="00A4523F"/>
    <w:rsid w:val="00A4544F"/>
    <w:rsid w:val="00A45D15"/>
    <w:rsid w:val="00A468D9"/>
    <w:rsid w:val="00A46B19"/>
    <w:rsid w:val="00A47782"/>
    <w:rsid w:val="00A515A0"/>
    <w:rsid w:val="00A51BE9"/>
    <w:rsid w:val="00A524CD"/>
    <w:rsid w:val="00A5422E"/>
    <w:rsid w:val="00A545A9"/>
    <w:rsid w:val="00A552BC"/>
    <w:rsid w:val="00A55CD5"/>
    <w:rsid w:val="00A55DDB"/>
    <w:rsid w:val="00A55EAF"/>
    <w:rsid w:val="00A56ED7"/>
    <w:rsid w:val="00A570BD"/>
    <w:rsid w:val="00A57BCF"/>
    <w:rsid w:val="00A57D20"/>
    <w:rsid w:val="00A60482"/>
    <w:rsid w:val="00A6073A"/>
    <w:rsid w:val="00A609CA"/>
    <w:rsid w:val="00A610D3"/>
    <w:rsid w:val="00A61988"/>
    <w:rsid w:val="00A619BF"/>
    <w:rsid w:val="00A61FFE"/>
    <w:rsid w:val="00A6245B"/>
    <w:rsid w:val="00A631B9"/>
    <w:rsid w:val="00A634E0"/>
    <w:rsid w:val="00A63C29"/>
    <w:rsid w:val="00A65265"/>
    <w:rsid w:val="00A65673"/>
    <w:rsid w:val="00A65809"/>
    <w:rsid w:val="00A6677D"/>
    <w:rsid w:val="00A66947"/>
    <w:rsid w:val="00A67FEC"/>
    <w:rsid w:val="00A700C8"/>
    <w:rsid w:val="00A71409"/>
    <w:rsid w:val="00A72099"/>
    <w:rsid w:val="00A747EB"/>
    <w:rsid w:val="00A754E4"/>
    <w:rsid w:val="00A755A6"/>
    <w:rsid w:val="00A75B78"/>
    <w:rsid w:val="00A76789"/>
    <w:rsid w:val="00A76C17"/>
    <w:rsid w:val="00A76CAD"/>
    <w:rsid w:val="00A76FD3"/>
    <w:rsid w:val="00A773EF"/>
    <w:rsid w:val="00A80B26"/>
    <w:rsid w:val="00A80F20"/>
    <w:rsid w:val="00A818D4"/>
    <w:rsid w:val="00A8192D"/>
    <w:rsid w:val="00A81A6D"/>
    <w:rsid w:val="00A827A2"/>
    <w:rsid w:val="00A82925"/>
    <w:rsid w:val="00A83463"/>
    <w:rsid w:val="00A83866"/>
    <w:rsid w:val="00A83E84"/>
    <w:rsid w:val="00A84FB4"/>
    <w:rsid w:val="00A85291"/>
    <w:rsid w:val="00A856AF"/>
    <w:rsid w:val="00A85F70"/>
    <w:rsid w:val="00A8615D"/>
    <w:rsid w:val="00A862CF"/>
    <w:rsid w:val="00A86871"/>
    <w:rsid w:val="00A86CD3"/>
    <w:rsid w:val="00A87AEA"/>
    <w:rsid w:val="00A90873"/>
    <w:rsid w:val="00A91563"/>
    <w:rsid w:val="00A915C1"/>
    <w:rsid w:val="00A91DE0"/>
    <w:rsid w:val="00A921DC"/>
    <w:rsid w:val="00A92BD0"/>
    <w:rsid w:val="00A93A73"/>
    <w:rsid w:val="00A93B2F"/>
    <w:rsid w:val="00A94DB8"/>
    <w:rsid w:val="00A94F63"/>
    <w:rsid w:val="00A95099"/>
    <w:rsid w:val="00A951BF"/>
    <w:rsid w:val="00A95893"/>
    <w:rsid w:val="00A970FC"/>
    <w:rsid w:val="00A97642"/>
    <w:rsid w:val="00A97838"/>
    <w:rsid w:val="00AA0FB2"/>
    <w:rsid w:val="00AA1977"/>
    <w:rsid w:val="00AA2363"/>
    <w:rsid w:val="00AA2EA8"/>
    <w:rsid w:val="00AA3ACE"/>
    <w:rsid w:val="00AA3FAE"/>
    <w:rsid w:val="00AA47EE"/>
    <w:rsid w:val="00AA4F96"/>
    <w:rsid w:val="00AA557F"/>
    <w:rsid w:val="00AA588F"/>
    <w:rsid w:val="00AA5EAD"/>
    <w:rsid w:val="00AA5EF7"/>
    <w:rsid w:val="00AA6307"/>
    <w:rsid w:val="00AA695C"/>
    <w:rsid w:val="00AA6C4D"/>
    <w:rsid w:val="00AA7080"/>
    <w:rsid w:val="00AB0066"/>
    <w:rsid w:val="00AB057E"/>
    <w:rsid w:val="00AB06FD"/>
    <w:rsid w:val="00AB098D"/>
    <w:rsid w:val="00AB0DA4"/>
    <w:rsid w:val="00AB0FCD"/>
    <w:rsid w:val="00AB135D"/>
    <w:rsid w:val="00AB1581"/>
    <w:rsid w:val="00AB17A8"/>
    <w:rsid w:val="00AB1B19"/>
    <w:rsid w:val="00AB1BC1"/>
    <w:rsid w:val="00AB226D"/>
    <w:rsid w:val="00AB227D"/>
    <w:rsid w:val="00AB26C3"/>
    <w:rsid w:val="00AB2BD2"/>
    <w:rsid w:val="00AB30E6"/>
    <w:rsid w:val="00AB36BA"/>
    <w:rsid w:val="00AB4132"/>
    <w:rsid w:val="00AB5F02"/>
    <w:rsid w:val="00AB76FA"/>
    <w:rsid w:val="00AC040B"/>
    <w:rsid w:val="00AC0C57"/>
    <w:rsid w:val="00AC0FAD"/>
    <w:rsid w:val="00AC14EF"/>
    <w:rsid w:val="00AC1CA0"/>
    <w:rsid w:val="00AC228F"/>
    <w:rsid w:val="00AC29A0"/>
    <w:rsid w:val="00AC2E47"/>
    <w:rsid w:val="00AC3BF4"/>
    <w:rsid w:val="00AC3F45"/>
    <w:rsid w:val="00AC434A"/>
    <w:rsid w:val="00AC4352"/>
    <w:rsid w:val="00AC4355"/>
    <w:rsid w:val="00AC43EA"/>
    <w:rsid w:val="00AC4889"/>
    <w:rsid w:val="00AC4FA3"/>
    <w:rsid w:val="00AC5064"/>
    <w:rsid w:val="00AC5E09"/>
    <w:rsid w:val="00AC650A"/>
    <w:rsid w:val="00AC6804"/>
    <w:rsid w:val="00AC6ADB"/>
    <w:rsid w:val="00AC791D"/>
    <w:rsid w:val="00AC7C87"/>
    <w:rsid w:val="00AD1BC6"/>
    <w:rsid w:val="00AD1FBC"/>
    <w:rsid w:val="00AD1FC4"/>
    <w:rsid w:val="00AD26D9"/>
    <w:rsid w:val="00AD2BE9"/>
    <w:rsid w:val="00AD423F"/>
    <w:rsid w:val="00AD44C8"/>
    <w:rsid w:val="00AD49A3"/>
    <w:rsid w:val="00AD55E6"/>
    <w:rsid w:val="00AD5793"/>
    <w:rsid w:val="00AD5A1B"/>
    <w:rsid w:val="00AD617C"/>
    <w:rsid w:val="00AD6E54"/>
    <w:rsid w:val="00AD7A0B"/>
    <w:rsid w:val="00AE0BE8"/>
    <w:rsid w:val="00AE1262"/>
    <w:rsid w:val="00AE1A8D"/>
    <w:rsid w:val="00AE1E86"/>
    <w:rsid w:val="00AE2638"/>
    <w:rsid w:val="00AE454C"/>
    <w:rsid w:val="00AE4E4D"/>
    <w:rsid w:val="00AE61C0"/>
    <w:rsid w:val="00AE685A"/>
    <w:rsid w:val="00AE6E9A"/>
    <w:rsid w:val="00AE733A"/>
    <w:rsid w:val="00AE7EB7"/>
    <w:rsid w:val="00AF0A7D"/>
    <w:rsid w:val="00AF1A4B"/>
    <w:rsid w:val="00AF1D8C"/>
    <w:rsid w:val="00AF35A5"/>
    <w:rsid w:val="00AF379C"/>
    <w:rsid w:val="00AF3999"/>
    <w:rsid w:val="00AF4971"/>
    <w:rsid w:val="00AF4AFF"/>
    <w:rsid w:val="00AF4D86"/>
    <w:rsid w:val="00AF5013"/>
    <w:rsid w:val="00AF5110"/>
    <w:rsid w:val="00AF5DE7"/>
    <w:rsid w:val="00AF6003"/>
    <w:rsid w:val="00AF6B20"/>
    <w:rsid w:val="00AF6B7A"/>
    <w:rsid w:val="00AF6CB9"/>
    <w:rsid w:val="00AF710F"/>
    <w:rsid w:val="00AF7288"/>
    <w:rsid w:val="00AF7814"/>
    <w:rsid w:val="00AF7B20"/>
    <w:rsid w:val="00B00669"/>
    <w:rsid w:val="00B0087B"/>
    <w:rsid w:val="00B00EA8"/>
    <w:rsid w:val="00B00F7C"/>
    <w:rsid w:val="00B0129A"/>
    <w:rsid w:val="00B01492"/>
    <w:rsid w:val="00B01BE1"/>
    <w:rsid w:val="00B02009"/>
    <w:rsid w:val="00B026D1"/>
    <w:rsid w:val="00B05029"/>
    <w:rsid w:val="00B05D17"/>
    <w:rsid w:val="00B06075"/>
    <w:rsid w:val="00B0650A"/>
    <w:rsid w:val="00B0661B"/>
    <w:rsid w:val="00B06AB6"/>
    <w:rsid w:val="00B073E9"/>
    <w:rsid w:val="00B07F46"/>
    <w:rsid w:val="00B102D4"/>
    <w:rsid w:val="00B109D1"/>
    <w:rsid w:val="00B12C40"/>
    <w:rsid w:val="00B12E3E"/>
    <w:rsid w:val="00B1369D"/>
    <w:rsid w:val="00B136E6"/>
    <w:rsid w:val="00B139FA"/>
    <w:rsid w:val="00B13DCA"/>
    <w:rsid w:val="00B1415D"/>
    <w:rsid w:val="00B1426B"/>
    <w:rsid w:val="00B14C03"/>
    <w:rsid w:val="00B14CDC"/>
    <w:rsid w:val="00B15361"/>
    <w:rsid w:val="00B15A40"/>
    <w:rsid w:val="00B16146"/>
    <w:rsid w:val="00B1649F"/>
    <w:rsid w:val="00B16AA5"/>
    <w:rsid w:val="00B1700C"/>
    <w:rsid w:val="00B176D1"/>
    <w:rsid w:val="00B17724"/>
    <w:rsid w:val="00B20351"/>
    <w:rsid w:val="00B20599"/>
    <w:rsid w:val="00B205EE"/>
    <w:rsid w:val="00B20F35"/>
    <w:rsid w:val="00B211C5"/>
    <w:rsid w:val="00B21256"/>
    <w:rsid w:val="00B213A4"/>
    <w:rsid w:val="00B21FB5"/>
    <w:rsid w:val="00B2290A"/>
    <w:rsid w:val="00B22CF0"/>
    <w:rsid w:val="00B22D57"/>
    <w:rsid w:val="00B231BA"/>
    <w:rsid w:val="00B234E2"/>
    <w:rsid w:val="00B23607"/>
    <w:rsid w:val="00B23A13"/>
    <w:rsid w:val="00B243A4"/>
    <w:rsid w:val="00B252DB"/>
    <w:rsid w:val="00B2655B"/>
    <w:rsid w:val="00B26688"/>
    <w:rsid w:val="00B266C4"/>
    <w:rsid w:val="00B26DC7"/>
    <w:rsid w:val="00B26FB9"/>
    <w:rsid w:val="00B2765F"/>
    <w:rsid w:val="00B2796F"/>
    <w:rsid w:val="00B27CFF"/>
    <w:rsid w:val="00B304CB"/>
    <w:rsid w:val="00B3094B"/>
    <w:rsid w:val="00B30CB2"/>
    <w:rsid w:val="00B30DCA"/>
    <w:rsid w:val="00B30E54"/>
    <w:rsid w:val="00B32631"/>
    <w:rsid w:val="00B32681"/>
    <w:rsid w:val="00B332F2"/>
    <w:rsid w:val="00B33348"/>
    <w:rsid w:val="00B3459E"/>
    <w:rsid w:val="00B34D1B"/>
    <w:rsid w:val="00B34E2B"/>
    <w:rsid w:val="00B34EA2"/>
    <w:rsid w:val="00B34ECE"/>
    <w:rsid w:val="00B3539F"/>
    <w:rsid w:val="00B353A6"/>
    <w:rsid w:val="00B35EF3"/>
    <w:rsid w:val="00B36714"/>
    <w:rsid w:val="00B36AAD"/>
    <w:rsid w:val="00B36C3C"/>
    <w:rsid w:val="00B36E47"/>
    <w:rsid w:val="00B37372"/>
    <w:rsid w:val="00B37A9F"/>
    <w:rsid w:val="00B40630"/>
    <w:rsid w:val="00B40C73"/>
    <w:rsid w:val="00B40D76"/>
    <w:rsid w:val="00B40E9A"/>
    <w:rsid w:val="00B4145C"/>
    <w:rsid w:val="00B4195E"/>
    <w:rsid w:val="00B41ACD"/>
    <w:rsid w:val="00B424D0"/>
    <w:rsid w:val="00B43661"/>
    <w:rsid w:val="00B43B6C"/>
    <w:rsid w:val="00B43C2C"/>
    <w:rsid w:val="00B43DDC"/>
    <w:rsid w:val="00B44008"/>
    <w:rsid w:val="00B4466A"/>
    <w:rsid w:val="00B46011"/>
    <w:rsid w:val="00B4620E"/>
    <w:rsid w:val="00B467F0"/>
    <w:rsid w:val="00B46A2E"/>
    <w:rsid w:val="00B46BCD"/>
    <w:rsid w:val="00B46CEC"/>
    <w:rsid w:val="00B46F9D"/>
    <w:rsid w:val="00B47316"/>
    <w:rsid w:val="00B47365"/>
    <w:rsid w:val="00B473D8"/>
    <w:rsid w:val="00B47466"/>
    <w:rsid w:val="00B50450"/>
    <w:rsid w:val="00B51038"/>
    <w:rsid w:val="00B511D0"/>
    <w:rsid w:val="00B51429"/>
    <w:rsid w:val="00B51804"/>
    <w:rsid w:val="00B51B50"/>
    <w:rsid w:val="00B51EC0"/>
    <w:rsid w:val="00B51EEC"/>
    <w:rsid w:val="00B527EC"/>
    <w:rsid w:val="00B52917"/>
    <w:rsid w:val="00B532A2"/>
    <w:rsid w:val="00B534B3"/>
    <w:rsid w:val="00B53643"/>
    <w:rsid w:val="00B54023"/>
    <w:rsid w:val="00B5512E"/>
    <w:rsid w:val="00B5557C"/>
    <w:rsid w:val="00B55BC1"/>
    <w:rsid w:val="00B55D29"/>
    <w:rsid w:val="00B5607A"/>
    <w:rsid w:val="00B5619A"/>
    <w:rsid w:val="00B561EB"/>
    <w:rsid w:val="00B56BB9"/>
    <w:rsid w:val="00B6033C"/>
    <w:rsid w:val="00B60812"/>
    <w:rsid w:val="00B624EA"/>
    <w:rsid w:val="00B629C0"/>
    <w:rsid w:val="00B638AF"/>
    <w:rsid w:val="00B6426F"/>
    <w:rsid w:val="00B64302"/>
    <w:rsid w:val="00B64FEE"/>
    <w:rsid w:val="00B65550"/>
    <w:rsid w:val="00B655C2"/>
    <w:rsid w:val="00B65F87"/>
    <w:rsid w:val="00B66190"/>
    <w:rsid w:val="00B66605"/>
    <w:rsid w:val="00B66E9D"/>
    <w:rsid w:val="00B66F7A"/>
    <w:rsid w:val="00B66FFE"/>
    <w:rsid w:val="00B6714F"/>
    <w:rsid w:val="00B67907"/>
    <w:rsid w:val="00B70131"/>
    <w:rsid w:val="00B706DD"/>
    <w:rsid w:val="00B7084D"/>
    <w:rsid w:val="00B71EF2"/>
    <w:rsid w:val="00B731A7"/>
    <w:rsid w:val="00B74C77"/>
    <w:rsid w:val="00B74DD9"/>
    <w:rsid w:val="00B750F1"/>
    <w:rsid w:val="00B75923"/>
    <w:rsid w:val="00B7673F"/>
    <w:rsid w:val="00B76898"/>
    <w:rsid w:val="00B76AC1"/>
    <w:rsid w:val="00B76CE2"/>
    <w:rsid w:val="00B76CF9"/>
    <w:rsid w:val="00B76EC2"/>
    <w:rsid w:val="00B77D0A"/>
    <w:rsid w:val="00B817DB"/>
    <w:rsid w:val="00B81B94"/>
    <w:rsid w:val="00B81BF5"/>
    <w:rsid w:val="00B82220"/>
    <w:rsid w:val="00B822D3"/>
    <w:rsid w:val="00B83059"/>
    <w:rsid w:val="00B84D6B"/>
    <w:rsid w:val="00B84F4B"/>
    <w:rsid w:val="00B85AB9"/>
    <w:rsid w:val="00B85EBD"/>
    <w:rsid w:val="00B86547"/>
    <w:rsid w:val="00B86CFC"/>
    <w:rsid w:val="00B86E66"/>
    <w:rsid w:val="00B8732A"/>
    <w:rsid w:val="00B912C9"/>
    <w:rsid w:val="00B91FCA"/>
    <w:rsid w:val="00B9225B"/>
    <w:rsid w:val="00B92BE7"/>
    <w:rsid w:val="00B92D12"/>
    <w:rsid w:val="00B92E84"/>
    <w:rsid w:val="00B92EB3"/>
    <w:rsid w:val="00B931B7"/>
    <w:rsid w:val="00B9421B"/>
    <w:rsid w:val="00B94485"/>
    <w:rsid w:val="00B94511"/>
    <w:rsid w:val="00B94B85"/>
    <w:rsid w:val="00B94BF8"/>
    <w:rsid w:val="00B94DF7"/>
    <w:rsid w:val="00B94E85"/>
    <w:rsid w:val="00B9511E"/>
    <w:rsid w:val="00B951D3"/>
    <w:rsid w:val="00B9559B"/>
    <w:rsid w:val="00B95646"/>
    <w:rsid w:val="00B95767"/>
    <w:rsid w:val="00B9593D"/>
    <w:rsid w:val="00B95DA4"/>
    <w:rsid w:val="00B96DB8"/>
    <w:rsid w:val="00BA06D3"/>
    <w:rsid w:val="00BA0808"/>
    <w:rsid w:val="00BA09B3"/>
    <w:rsid w:val="00BA18E8"/>
    <w:rsid w:val="00BA2E38"/>
    <w:rsid w:val="00BA2F81"/>
    <w:rsid w:val="00BA3465"/>
    <w:rsid w:val="00BA3B6A"/>
    <w:rsid w:val="00BA3C04"/>
    <w:rsid w:val="00BA3C47"/>
    <w:rsid w:val="00BA4952"/>
    <w:rsid w:val="00BA4EDE"/>
    <w:rsid w:val="00BA534C"/>
    <w:rsid w:val="00BA6735"/>
    <w:rsid w:val="00BA6E34"/>
    <w:rsid w:val="00BA763E"/>
    <w:rsid w:val="00BA7A02"/>
    <w:rsid w:val="00BA7BED"/>
    <w:rsid w:val="00BB000B"/>
    <w:rsid w:val="00BB0A00"/>
    <w:rsid w:val="00BB0EB2"/>
    <w:rsid w:val="00BB0FF7"/>
    <w:rsid w:val="00BB1587"/>
    <w:rsid w:val="00BB171C"/>
    <w:rsid w:val="00BB1C94"/>
    <w:rsid w:val="00BB2C80"/>
    <w:rsid w:val="00BB2D9F"/>
    <w:rsid w:val="00BB30E0"/>
    <w:rsid w:val="00BB389E"/>
    <w:rsid w:val="00BB394F"/>
    <w:rsid w:val="00BB4149"/>
    <w:rsid w:val="00BB514D"/>
    <w:rsid w:val="00BB5A1B"/>
    <w:rsid w:val="00BB5D1C"/>
    <w:rsid w:val="00BB67B4"/>
    <w:rsid w:val="00BB7F8E"/>
    <w:rsid w:val="00BC002B"/>
    <w:rsid w:val="00BC0B61"/>
    <w:rsid w:val="00BC0E93"/>
    <w:rsid w:val="00BC1394"/>
    <w:rsid w:val="00BC174D"/>
    <w:rsid w:val="00BC1F52"/>
    <w:rsid w:val="00BC1FF4"/>
    <w:rsid w:val="00BC2906"/>
    <w:rsid w:val="00BC2CCB"/>
    <w:rsid w:val="00BC3B6D"/>
    <w:rsid w:val="00BC3F3B"/>
    <w:rsid w:val="00BC452A"/>
    <w:rsid w:val="00BC4850"/>
    <w:rsid w:val="00BC496A"/>
    <w:rsid w:val="00BC4EC7"/>
    <w:rsid w:val="00BC512E"/>
    <w:rsid w:val="00BC5694"/>
    <w:rsid w:val="00BC5CC6"/>
    <w:rsid w:val="00BC7460"/>
    <w:rsid w:val="00BD05F7"/>
    <w:rsid w:val="00BD1595"/>
    <w:rsid w:val="00BD1EC9"/>
    <w:rsid w:val="00BD1FF1"/>
    <w:rsid w:val="00BD20A2"/>
    <w:rsid w:val="00BD3D42"/>
    <w:rsid w:val="00BD3ED4"/>
    <w:rsid w:val="00BD4221"/>
    <w:rsid w:val="00BD4367"/>
    <w:rsid w:val="00BD499C"/>
    <w:rsid w:val="00BD4B04"/>
    <w:rsid w:val="00BD4F94"/>
    <w:rsid w:val="00BD5327"/>
    <w:rsid w:val="00BD647C"/>
    <w:rsid w:val="00BD664C"/>
    <w:rsid w:val="00BD72D0"/>
    <w:rsid w:val="00BE00EA"/>
    <w:rsid w:val="00BE0619"/>
    <w:rsid w:val="00BE0D9F"/>
    <w:rsid w:val="00BE170B"/>
    <w:rsid w:val="00BE18CC"/>
    <w:rsid w:val="00BE21D2"/>
    <w:rsid w:val="00BE3483"/>
    <w:rsid w:val="00BE351F"/>
    <w:rsid w:val="00BE3F0F"/>
    <w:rsid w:val="00BE441E"/>
    <w:rsid w:val="00BE5B38"/>
    <w:rsid w:val="00BE5DAF"/>
    <w:rsid w:val="00BE62E0"/>
    <w:rsid w:val="00BE6601"/>
    <w:rsid w:val="00BE6E1D"/>
    <w:rsid w:val="00BE7503"/>
    <w:rsid w:val="00BE7AB1"/>
    <w:rsid w:val="00BF0AF5"/>
    <w:rsid w:val="00BF1022"/>
    <w:rsid w:val="00BF12F9"/>
    <w:rsid w:val="00BF1461"/>
    <w:rsid w:val="00BF1A1B"/>
    <w:rsid w:val="00BF2571"/>
    <w:rsid w:val="00BF2796"/>
    <w:rsid w:val="00BF30A1"/>
    <w:rsid w:val="00BF3ADF"/>
    <w:rsid w:val="00BF463C"/>
    <w:rsid w:val="00BF4C33"/>
    <w:rsid w:val="00BF4CD3"/>
    <w:rsid w:val="00BF5893"/>
    <w:rsid w:val="00BF5AF2"/>
    <w:rsid w:val="00BF5E48"/>
    <w:rsid w:val="00BF6559"/>
    <w:rsid w:val="00BF66D5"/>
    <w:rsid w:val="00BF6B40"/>
    <w:rsid w:val="00BF6BC9"/>
    <w:rsid w:val="00BF700B"/>
    <w:rsid w:val="00BF75DC"/>
    <w:rsid w:val="00BF764B"/>
    <w:rsid w:val="00C00267"/>
    <w:rsid w:val="00C0052D"/>
    <w:rsid w:val="00C007DD"/>
    <w:rsid w:val="00C0131E"/>
    <w:rsid w:val="00C01AE9"/>
    <w:rsid w:val="00C01DE0"/>
    <w:rsid w:val="00C021D5"/>
    <w:rsid w:val="00C025E3"/>
    <w:rsid w:val="00C025FF"/>
    <w:rsid w:val="00C02892"/>
    <w:rsid w:val="00C03729"/>
    <w:rsid w:val="00C03B3E"/>
    <w:rsid w:val="00C040DE"/>
    <w:rsid w:val="00C041B8"/>
    <w:rsid w:val="00C04F8B"/>
    <w:rsid w:val="00C05433"/>
    <w:rsid w:val="00C055F3"/>
    <w:rsid w:val="00C05A39"/>
    <w:rsid w:val="00C0635E"/>
    <w:rsid w:val="00C06385"/>
    <w:rsid w:val="00C064BC"/>
    <w:rsid w:val="00C069DD"/>
    <w:rsid w:val="00C07790"/>
    <w:rsid w:val="00C07A2B"/>
    <w:rsid w:val="00C07B35"/>
    <w:rsid w:val="00C07ED3"/>
    <w:rsid w:val="00C10152"/>
    <w:rsid w:val="00C10418"/>
    <w:rsid w:val="00C1046E"/>
    <w:rsid w:val="00C10712"/>
    <w:rsid w:val="00C10AD2"/>
    <w:rsid w:val="00C11650"/>
    <w:rsid w:val="00C1174D"/>
    <w:rsid w:val="00C12883"/>
    <w:rsid w:val="00C128A6"/>
    <w:rsid w:val="00C12AB1"/>
    <w:rsid w:val="00C12FA3"/>
    <w:rsid w:val="00C13D6B"/>
    <w:rsid w:val="00C1418B"/>
    <w:rsid w:val="00C141DF"/>
    <w:rsid w:val="00C1453E"/>
    <w:rsid w:val="00C14B87"/>
    <w:rsid w:val="00C152FF"/>
    <w:rsid w:val="00C154C4"/>
    <w:rsid w:val="00C1578F"/>
    <w:rsid w:val="00C167DA"/>
    <w:rsid w:val="00C176C8"/>
    <w:rsid w:val="00C17CA4"/>
    <w:rsid w:val="00C216E5"/>
    <w:rsid w:val="00C21716"/>
    <w:rsid w:val="00C21852"/>
    <w:rsid w:val="00C21A25"/>
    <w:rsid w:val="00C21A94"/>
    <w:rsid w:val="00C21B13"/>
    <w:rsid w:val="00C22238"/>
    <w:rsid w:val="00C231EE"/>
    <w:rsid w:val="00C234CE"/>
    <w:rsid w:val="00C23A2B"/>
    <w:rsid w:val="00C23EF5"/>
    <w:rsid w:val="00C23F65"/>
    <w:rsid w:val="00C240E3"/>
    <w:rsid w:val="00C244EC"/>
    <w:rsid w:val="00C24E50"/>
    <w:rsid w:val="00C252A4"/>
    <w:rsid w:val="00C25DDA"/>
    <w:rsid w:val="00C26043"/>
    <w:rsid w:val="00C26B9D"/>
    <w:rsid w:val="00C27C75"/>
    <w:rsid w:val="00C30335"/>
    <w:rsid w:val="00C30CE4"/>
    <w:rsid w:val="00C31CA4"/>
    <w:rsid w:val="00C32349"/>
    <w:rsid w:val="00C32C12"/>
    <w:rsid w:val="00C33441"/>
    <w:rsid w:val="00C33D30"/>
    <w:rsid w:val="00C34146"/>
    <w:rsid w:val="00C34617"/>
    <w:rsid w:val="00C34FD0"/>
    <w:rsid w:val="00C3515D"/>
    <w:rsid w:val="00C3530C"/>
    <w:rsid w:val="00C35611"/>
    <w:rsid w:val="00C36FEE"/>
    <w:rsid w:val="00C37101"/>
    <w:rsid w:val="00C37242"/>
    <w:rsid w:val="00C37430"/>
    <w:rsid w:val="00C37D40"/>
    <w:rsid w:val="00C4025E"/>
    <w:rsid w:val="00C4041A"/>
    <w:rsid w:val="00C406DA"/>
    <w:rsid w:val="00C41798"/>
    <w:rsid w:val="00C41A86"/>
    <w:rsid w:val="00C42172"/>
    <w:rsid w:val="00C426D5"/>
    <w:rsid w:val="00C428B1"/>
    <w:rsid w:val="00C42BA0"/>
    <w:rsid w:val="00C43561"/>
    <w:rsid w:val="00C43A6F"/>
    <w:rsid w:val="00C454A4"/>
    <w:rsid w:val="00C4586C"/>
    <w:rsid w:val="00C463D2"/>
    <w:rsid w:val="00C47167"/>
    <w:rsid w:val="00C479DB"/>
    <w:rsid w:val="00C47ACD"/>
    <w:rsid w:val="00C5054D"/>
    <w:rsid w:val="00C5096D"/>
    <w:rsid w:val="00C518AC"/>
    <w:rsid w:val="00C51BA8"/>
    <w:rsid w:val="00C52AA0"/>
    <w:rsid w:val="00C52C97"/>
    <w:rsid w:val="00C52E55"/>
    <w:rsid w:val="00C53F6B"/>
    <w:rsid w:val="00C546C7"/>
    <w:rsid w:val="00C547E8"/>
    <w:rsid w:val="00C54CDB"/>
    <w:rsid w:val="00C56A27"/>
    <w:rsid w:val="00C56C3E"/>
    <w:rsid w:val="00C56E30"/>
    <w:rsid w:val="00C57D09"/>
    <w:rsid w:val="00C60101"/>
    <w:rsid w:val="00C6010F"/>
    <w:rsid w:val="00C60EA5"/>
    <w:rsid w:val="00C6192D"/>
    <w:rsid w:val="00C61983"/>
    <w:rsid w:val="00C62250"/>
    <w:rsid w:val="00C62596"/>
    <w:rsid w:val="00C6269D"/>
    <w:rsid w:val="00C62FFA"/>
    <w:rsid w:val="00C63204"/>
    <w:rsid w:val="00C64937"/>
    <w:rsid w:val="00C64BFA"/>
    <w:rsid w:val="00C65319"/>
    <w:rsid w:val="00C6572F"/>
    <w:rsid w:val="00C65FC5"/>
    <w:rsid w:val="00C66205"/>
    <w:rsid w:val="00C66672"/>
    <w:rsid w:val="00C66780"/>
    <w:rsid w:val="00C67193"/>
    <w:rsid w:val="00C6729C"/>
    <w:rsid w:val="00C672F7"/>
    <w:rsid w:val="00C67473"/>
    <w:rsid w:val="00C7022C"/>
    <w:rsid w:val="00C70F40"/>
    <w:rsid w:val="00C712FC"/>
    <w:rsid w:val="00C718F6"/>
    <w:rsid w:val="00C71F5B"/>
    <w:rsid w:val="00C72BF9"/>
    <w:rsid w:val="00C72CD3"/>
    <w:rsid w:val="00C72D58"/>
    <w:rsid w:val="00C7360F"/>
    <w:rsid w:val="00C740DF"/>
    <w:rsid w:val="00C7458E"/>
    <w:rsid w:val="00C74894"/>
    <w:rsid w:val="00C753BC"/>
    <w:rsid w:val="00C75467"/>
    <w:rsid w:val="00C75D0E"/>
    <w:rsid w:val="00C76933"/>
    <w:rsid w:val="00C76A1B"/>
    <w:rsid w:val="00C7740A"/>
    <w:rsid w:val="00C7779D"/>
    <w:rsid w:val="00C8003D"/>
    <w:rsid w:val="00C801F7"/>
    <w:rsid w:val="00C802E5"/>
    <w:rsid w:val="00C8114E"/>
    <w:rsid w:val="00C81292"/>
    <w:rsid w:val="00C8156B"/>
    <w:rsid w:val="00C8172F"/>
    <w:rsid w:val="00C81A73"/>
    <w:rsid w:val="00C81BFF"/>
    <w:rsid w:val="00C821E5"/>
    <w:rsid w:val="00C82323"/>
    <w:rsid w:val="00C82D42"/>
    <w:rsid w:val="00C8302E"/>
    <w:rsid w:val="00C83179"/>
    <w:rsid w:val="00C83A95"/>
    <w:rsid w:val="00C84700"/>
    <w:rsid w:val="00C84E0D"/>
    <w:rsid w:val="00C8654A"/>
    <w:rsid w:val="00C87514"/>
    <w:rsid w:val="00C90D61"/>
    <w:rsid w:val="00C91080"/>
    <w:rsid w:val="00C911DE"/>
    <w:rsid w:val="00C91351"/>
    <w:rsid w:val="00C913C0"/>
    <w:rsid w:val="00C91B46"/>
    <w:rsid w:val="00C9255B"/>
    <w:rsid w:val="00C92D38"/>
    <w:rsid w:val="00C92F49"/>
    <w:rsid w:val="00C933BB"/>
    <w:rsid w:val="00C93B2A"/>
    <w:rsid w:val="00C93DFC"/>
    <w:rsid w:val="00C957B0"/>
    <w:rsid w:val="00C95B23"/>
    <w:rsid w:val="00C963BE"/>
    <w:rsid w:val="00C964AC"/>
    <w:rsid w:val="00C97977"/>
    <w:rsid w:val="00C97D2D"/>
    <w:rsid w:val="00C97D36"/>
    <w:rsid w:val="00CA05DC"/>
    <w:rsid w:val="00CA0E9A"/>
    <w:rsid w:val="00CA142F"/>
    <w:rsid w:val="00CA20C2"/>
    <w:rsid w:val="00CA2109"/>
    <w:rsid w:val="00CA2891"/>
    <w:rsid w:val="00CA29FE"/>
    <w:rsid w:val="00CA2B54"/>
    <w:rsid w:val="00CA3EFF"/>
    <w:rsid w:val="00CA400D"/>
    <w:rsid w:val="00CA40DE"/>
    <w:rsid w:val="00CB0CCD"/>
    <w:rsid w:val="00CB0E6A"/>
    <w:rsid w:val="00CB161D"/>
    <w:rsid w:val="00CB19BB"/>
    <w:rsid w:val="00CB19F7"/>
    <w:rsid w:val="00CB26A4"/>
    <w:rsid w:val="00CB43E9"/>
    <w:rsid w:val="00CB48AA"/>
    <w:rsid w:val="00CB5668"/>
    <w:rsid w:val="00CB58F5"/>
    <w:rsid w:val="00CB5968"/>
    <w:rsid w:val="00CB6816"/>
    <w:rsid w:val="00CB6BBB"/>
    <w:rsid w:val="00CB7032"/>
    <w:rsid w:val="00CB77DA"/>
    <w:rsid w:val="00CC0557"/>
    <w:rsid w:val="00CC0A4D"/>
    <w:rsid w:val="00CC0DDE"/>
    <w:rsid w:val="00CC12B7"/>
    <w:rsid w:val="00CC1E94"/>
    <w:rsid w:val="00CC2240"/>
    <w:rsid w:val="00CC26B9"/>
    <w:rsid w:val="00CC337C"/>
    <w:rsid w:val="00CC378A"/>
    <w:rsid w:val="00CC387B"/>
    <w:rsid w:val="00CC3A66"/>
    <w:rsid w:val="00CC42FD"/>
    <w:rsid w:val="00CC45A6"/>
    <w:rsid w:val="00CC488E"/>
    <w:rsid w:val="00CC48B5"/>
    <w:rsid w:val="00CC4D7A"/>
    <w:rsid w:val="00CC4F4E"/>
    <w:rsid w:val="00CC509B"/>
    <w:rsid w:val="00CC54E5"/>
    <w:rsid w:val="00CC5D06"/>
    <w:rsid w:val="00CC7073"/>
    <w:rsid w:val="00CC75D0"/>
    <w:rsid w:val="00CC7DD1"/>
    <w:rsid w:val="00CD1287"/>
    <w:rsid w:val="00CD1337"/>
    <w:rsid w:val="00CD1345"/>
    <w:rsid w:val="00CD2BD3"/>
    <w:rsid w:val="00CD3545"/>
    <w:rsid w:val="00CD612B"/>
    <w:rsid w:val="00CD7210"/>
    <w:rsid w:val="00CD7C19"/>
    <w:rsid w:val="00CD7CDD"/>
    <w:rsid w:val="00CD7FB1"/>
    <w:rsid w:val="00CE1145"/>
    <w:rsid w:val="00CE2F53"/>
    <w:rsid w:val="00CE317B"/>
    <w:rsid w:val="00CE3B11"/>
    <w:rsid w:val="00CE4138"/>
    <w:rsid w:val="00CE51EF"/>
    <w:rsid w:val="00CE5936"/>
    <w:rsid w:val="00CE6C9B"/>
    <w:rsid w:val="00CE6E0F"/>
    <w:rsid w:val="00CE700A"/>
    <w:rsid w:val="00CE705E"/>
    <w:rsid w:val="00CE7190"/>
    <w:rsid w:val="00CE71F1"/>
    <w:rsid w:val="00CE7690"/>
    <w:rsid w:val="00CF0746"/>
    <w:rsid w:val="00CF09BB"/>
    <w:rsid w:val="00CF183F"/>
    <w:rsid w:val="00CF1977"/>
    <w:rsid w:val="00CF1995"/>
    <w:rsid w:val="00CF1F2C"/>
    <w:rsid w:val="00CF2624"/>
    <w:rsid w:val="00CF276D"/>
    <w:rsid w:val="00CF2891"/>
    <w:rsid w:val="00CF3460"/>
    <w:rsid w:val="00CF39DF"/>
    <w:rsid w:val="00CF59FC"/>
    <w:rsid w:val="00CF64F5"/>
    <w:rsid w:val="00CF6F45"/>
    <w:rsid w:val="00CF7688"/>
    <w:rsid w:val="00CF7918"/>
    <w:rsid w:val="00CF7BED"/>
    <w:rsid w:val="00D00583"/>
    <w:rsid w:val="00D00804"/>
    <w:rsid w:val="00D0182F"/>
    <w:rsid w:val="00D01840"/>
    <w:rsid w:val="00D0196C"/>
    <w:rsid w:val="00D02095"/>
    <w:rsid w:val="00D024B1"/>
    <w:rsid w:val="00D0262E"/>
    <w:rsid w:val="00D02CE1"/>
    <w:rsid w:val="00D0403E"/>
    <w:rsid w:val="00D04257"/>
    <w:rsid w:val="00D0452C"/>
    <w:rsid w:val="00D04BC6"/>
    <w:rsid w:val="00D054CD"/>
    <w:rsid w:val="00D0554A"/>
    <w:rsid w:val="00D05A8E"/>
    <w:rsid w:val="00D06391"/>
    <w:rsid w:val="00D06867"/>
    <w:rsid w:val="00D06B53"/>
    <w:rsid w:val="00D06C67"/>
    <w:rsid w:val="00D073A2"/>
    <w:rsid w:val="00D07638"/>
    <w:rsid w:val="00D10069"/>
    <w:rsid w:val="00D10150"/>
    <w:rsid w:val="00D102CB"/>
    <w:rsid w:val="00D1274A"/>
    <w:rsid w:val="00D12941"/>
    <w:rsid w:val="00D13265"/>
    <w:rsid w:val="00D13EFB"/>
    <w:rsid w:val="00D14518"/>
    <w:rsid w:val="00D14A58"/>
    <w:rsid w:val="00D14AC3"/>
    <w:rsid w:val="00D1610A"/>
    <w:rsid w:val="00D16597"/>
    <w:rsid w:val="00D166E1"/>
    <w:rsid w:val="00D17B25"/>
    <w:rsid w:val="00D200D4"/>
    <w:rsid w:val="00D20991"/>
    <w:rsid w:val="00D20D23"/>
    <w:rsid w:val="00D20D52"/>
    <w:rsid w:val="00D216C9"/>
    <w:rsid w:val="00D22A76"/>
    <w:rsid w:val="00D2375E"/>
    <w:rsid w:val="00D23CC6"/>
    <w:rsid w:val="00D24973"/>
    <w:rsid w:val="00D255EF"/>
    <w:rsid w:val="00D2643E"/>
    <w:rsid w:val="00D2647C"/>
    <w:rsid w:val="00D26C14"/>
    <w:rsid w:val="00D26D1C"/>
    <w:rsid w:val="00D26F76"/>
    <w:rsid w:val="00D2715B"/>
    <w:rsid w:val="00D30B47"/>
    <w:rsid w:val="00D31167"/>
    <w:rsid w:val="00D314B6"/>
    <w:rsid w:val="00D32394"/>
    <w:rsid w:val="00D32E71"/>
    <w:rsid w:val="00D334A6"/>
    <w:rsid w:val="00D339C0"/>
    <w:rsid w:val="00D33A33"/>
    <w:rsid w:val="00D33A4F"/>
    <w:rsid w:val="00D33B41"/>
    <w:rsid w:val="00D3441C"/>
    <w:rsid w:val="00D345C1"/>
    <w:rsid w:val="00D34C7A"/>
    <w:rsid w:val="00D35039"/>
    <w:rsid w:val="00D3538E"/>
    <w:rsid w:val="00D35674"/>
    <w:rsid w:val="00D36020"/>
    <w:rsid w:val="00D36B3E"/>
    <w:rsid w:val="00D3712B"/>
    <w:rsid w:val="00D37B28"/>
    <w:rsid w:val="00D40216"/>
    <w:rsid w:val="00D40540"/>
    <w:rsid w:val="00D40A94"/>
    <w:rsid w:val="00D41106"/>
    <w:rsid w:val="00D4208A"/>
    <w:rsid w:val="00D42346"/>
    <w:rsid w:val="00D42618"/>
    <w:rsid w:val="00D42DB1"/>
    <w:rsid w:val="00D43492"/>
    <w:rsid w:val="00D43892"/>
    <w:rsid w:val="00D43BAD"/>
    <w:rsid w:val="00D44182"/>
    <w:rsid w:val="00D44836"/>
    <w:rsid w:val="00D44DC6"/>
    <w:rsid w:val="00D44E49"/>
    <w:rsid w:val="00D45641"/>
    <w:rsid w:val="00D45EF5"/>
    <w:rsid w:val="00D467AD"/>
    <w:rsid w:val="00D46D89"/>
    <w:rsid w:val="00D47177"/>
    <w:rsid w:val="00D47459"/>
    <w:rsid w:val="00D474DB"/>
    <w:rsid w:val="00D4752A"/>
    <w:rsid w:val="00D47F7A"/>
    <w:rsid w:val="00D47FDE"/>
    <w:rsid w:val="00D50391"/>
    <w:rsid w:val="00D510D9"/>
    <w:rsid w:val="00D5117C"/>
    <w:rsid w:val="00D511AB"/>
    <w:rsid w:val="00D51B50"/>
    <w:rsid w:val="00D52417"/>
    <w:rsid w:val="00D52C3A"/>
    <w:rsid w:val="00D52C5D"/>
    <w:rsid w:val="00D52F78"/>
    <w:rsid w:val="00D55273"/>
    <w:rsid w:val="00D55635"/>
    <w:rsid w:val="00D55724"/>
    <w:rsid w:val="00D55CB2"/>
    <w:rsid w:val="00D560E5"/>
    <w:rsid w:val="00D568F0"/>
    <w:rsid w:val="00D57AFD"/>
    <w:rsid w:val="00D617CD"/>
    <w:rsid w:val="00D623EB"/>
    <w:rsid w:val="00D62601"/>
    <w:rsid w:val="00D628FB"/>
    <w:rsid w:val="00D631BD"/>
    <w:rsid w:val="00D63A89"/>
    <w:rsid w:val="00D63E44"/>
    <w:rsid w:val="00D64B21"/>
    <w:rsid w:val="00D64C4F"/>
    <w:rsid w:val="00D64DC8"/>
    <w:rsid w:val="00D676DD"/>
    <w:rsid w:val="00D67A40"/>
    <w:rsid w:val="00D700E2"/>
    <w:rsid w:val="00D7023B"/>
    <w:rsid w:val="00D705AC"/>
    <w:rsid w:val="00D707C5"/>
    <w:rsid w:val="00D7086E"/>
    <w:rsid w:val="00D70B08"/>
    <w:rsid w:val="00D70BB1"/>
    <w:rsid w:val="00D71488"/>
    <w:rsid w:val="00D7163E"/>
    <w:rsid w:val="00D717CE"/>
    <w:rsid w:val="00D71C75"/>
    <w:rsid w:val="00D72BEC"/>
    <w:rsid w:val="00D72D02"/>
    <w:rsid w:val="00D72D4F"/>
    <w:rsid w:val="00D73AFF"/>
    <w:rsid w:val="00D740A3"/>
    <w:rsid w:val="00D744F2"/>
    <w:rsid w:val="00D746EB"/>
    <w:rsid w:val="00D7491E"/>
    <w:rsid w:val="00D74B30"/>
    <w:rsid w:val="00D75E2A"/>
    <w:rsid w:val="00D770DD"/>
    <w:rsid w:val="00D80EF0"/>
    <w:rsid w:val="00D81032"/>
    <w:rsid w:val="00D81642"/>
    <w:rsid w:val="00D8164B"/>
    <w:rsid w:val="00D81677"/>
    <w:rsid w:val="00D81889"/>
    <w:rsid w:val="00D81A83"/>
    <w:rsid w:val="00D81C1A"/>
    <w:rsid w:val="00D81D8D"/>
    <w:rsid w:val="00D82C47"/>
    <w:rsid w:val="00D82D41"/>
    <w:rsid w:val="00D834AC"/>
    <w:rsid w:val="00D83613"/>
    <w:rsid w:val="00D83AFB"/>
    <w:rsid w:val="00D83C82"/>
    <w:rsid w:val="00D843DF"/>
    <w:rsid w:val="00D84937"/>
    <w:rsid w:val="00D85746"/>
    <w:rsid w:val="00D857EE"/>
    <w:rsid w:val="00D86740"/>
    <w:rsid w:val="00D87676"/>
    <w:rsid w:val="00D878EB"/>
    <w:rsid w:val="00D87B19"/>
    <w:rsid w:val="00D903E5"/>
    <w:rsid w:val="00D904C7"/>
    <w:rsid w:val="00D9086A"/>
    <w:rsid w:val="00D91421"/>
    <w:rsid w:val="00D919AA"/>
    <w:rsid w:val="00D91C98"/>
    <w:rsid w:val="00D91F64"/>
    <w:rsid w:val="00D92294"/>
    <w:rsid w:val="00D9306B"/>
    <w:rsid w:val="00D93894"/>
    <w:rsid w:val="00D939B0"/>
    <w:rsid w:val="00D93CDC"/>
    <w:rsid w:val="00D9472F"/>
    <w:rsid w:val="00D94B11"/>
    <w:rsid w:val="00D965EB"/>
    <w:rsid w:val="00D96848"/>
    <w:rsid w:val="00D96BAC"/>
    <w:rsid w:val="00D96FAB"/>
    <w:rsid w:val="00D97373"/>
    <w:rsid w:val="00D97620"/>
    <w:rsid w:val="00D97A01"/>
    <w:rsid w:val="00D97EF2"/>
    <w:rsid w:val="00D97F62"/>
    <w:rsid w:val="00DA00B2"/>
    <w:rsid w:val="00DA0476"/>
    <w:rsid w:val="00DA06C9"/>
    <w:rsid w:val="00DA0BCA"/>
    <w:rsid w:val="00DA0E09"/>
    <w:rsid w:val="00DA1DFA"/>
    <w:rsid w:val="00DA24AB"/>
    <w:rsid w:val="00DA313F"/>
    <w:rsid w:val="00DA330B"/>
    <w:rsid w:val="00DA3A93"/>
    <w:rsid w:val="00DA4DEC"/>
    <w:rsid w:val="00DA4DED"/>
    <w:rsid w:val="00DA5245"/>
    <w:rsid w:val="00DA54F0"/>
    <w:rsid w:val="00DA5EA6"/>
    <w:rsid w:val="00DA695D"/>
    <w:rsid w:val="00DA69C2"/>
    <w:rsid w:val="00DA7591"/>
    <w:rsid w:val="00DA7D75"/>
    <w:rsid w:val="00DB055F"/>
    <w:rsid w:val="00DB11BC"/>
    <w:rsid w:val="00DB15FD"/>
    <w:rsid w:val="00DB19E3"/>
    <w:rsid w:val="00DB20B0"/>
    <w:rsid w:val="00DB213F"/>
    <w:rsid w:val="00DB2F77"/>
    <w:rsid w:val="00DB42FB"/>
    <w:rsid w:val="00DB4B0C"/>
    <w:rsid w:val="00DB624B"/>
    <w:rsid w:val="00DB6847"/>
    <w:rsid w:val="00DB71F8"/>
    <w:rsid w:val="00DB7DA8"/>
    <w:rsid w:val="00DB7F8C"/>
    <w:rsid w:val="00DC07E2"/>
    <w:rsid w:val="00DC0949"/>
    <w:rsid w:val="00DC193C"/>
    <w:rsid w:val="00DC2109"/>
    <w:rsid w:val="00DC2360"/>
    <w:rsid w:val="00DC2B47"/>
    <w:rsid w:val="00DC30A7"/>
    <w:rsid w:val="00DC32E5"/>
    <w:rsid w:val="00DC3664"/>
    <w:rsid w:val="00DC3B08"/>
    <w:rsid w:val="00DC4BCD"/>
    <w:rsid w:val="00DC5407"/>
    <w:rsid w:val="00DC5D4C"/>
    <w:rsid w:val="00DC5D8B"/>
    <w:rsid w:val="00DC61FF"/>
    <w:rsid w:val="00DC67EE"/>
    <w:rsid w:val="00DC7393"/>
    <w:rsid w:val="00DC7467"/>
    <w:rsid w:val="00DC7508"/>
    <w:rsid w:val="00DC7DF9"/>
    <w:rsid w:val="00DC7F35"/>
    <w:rsid w:val="00DD0169"/>
    <w:rsid w:val="00DD0585"/>
    <w:rsid w:val="00DD1404"/>
    <w:rsid w:val="00DD16DF"/>
    <w:rsid w:val="00DD1C8C"/>
    <w:rsid w:val="00DD25E8"/>
    <w:rsid w:val="00DD2D85"/>
    <w:rsid w:val="00DD34A6"/>
    <w:rsid w:val="00DD3B90"/>
    <w:rsid w:val="00DD3F5B"/>
    <w:rsid w:val="00DD4117"/>
    <w:rsid w:val="00DD504F"/>
    <w:rsid w:val="00DD5251"/>
    <w:rsid w:val="00DD5B35"/>
    <w:rsid w:val="00DD68C8"/>
    <w:rsid w:val="00DD6ABA"/>
    <w:rsid w:val="00DD6BB3"/>
    <w:rsid w:val="00DD6DDF"/>
    <w:rsid w:val="00DD7382"/>
    <w:rsid w:val="00DD7506"/>
    <w:rsid w:val="00DD77DD"/>
    <w:rsid w:val="00DD798E"/>
    <w:rsid w:val="00DD79BC"/>
    <w:rsid w:val="00DE0C5B"/>
    <w:rsid w:val="00DE0CDC"/>
    <w:rsid w:val="00DE0FFB"/>
    <w:rsid w:val="00DE214C"/>
    <w:rsid w:val="00DE21C5"/>
    <w:rsid w:val="00DE2BBA"/>
    <w:rsid w:val="00DE2CA1"/>
    <w:rsid w:val="00DE36C4"/>
    <w:rsid w:val="00DE36D5"/>
    <w:rsid w:val="00DE3784"/>
    <w:rsid w:val="00DE39C7"/>
    <w:rsid w:val="00DE3AB8"/>
    <w:rsid w:val="00DE3C45"/>
    <w:rsid w:val="00DE3EB4"/>
    <w:rsid w:val="00DE496D"/>
    <w:rsid w:val="00DE51B7"/>
    <w:rsid w:val="00DE58EE"/>
    <w:rsid w:val="00DE5BF4"/>
    <w:rsid w:val="00DE7020"/>
    <w:rsid w:val="00DE7F25"/>
    <w:rsid w:val="00DF0144"/>
    <w:rsid w:val="00DF03F9"/>
    <w:rsid w:val="00DF0523"/>
    <w:rsid w:val="00DF1380"/>
    <w:rsid w:val="00DF1B03"/>
    <w:rsid w:val="00DF1CDE"/>
    <w:rsid w:val="00DF2290"/>
    <w:rsid w:val="00DF2B83"/>
    <w:rsid w:val="00DF2B9E"/>
    <w:rsid w:val="00DF3659"/>
    <w:rsid w:val="00DF37B7"/>
    <w:rsid w:val="00DF391F"/>
    <w:rsid w:val="00DF3C2B"/>
    <w:rsid w:val="00DF3FB9"/>
    <w:rsid w:val="00DF40C7"/>
    <w:rsid w:val="00DF4CED"/>
    <w:rsid w:val="00DF5284"/>
    <w:rsid w:val="00DF52A2"/>
    <w:rsid w:val="00DF5544"/>
    <w:rsid w:val="00DF636B"/>
    <w:rsid w:val="00DF6398"/>
    <w:rsid w:val="00DF663D"/>
    <w:rsid w:val="00DF6754"/>
    <w:rsid w:val="00DF6A6B"/>
    <w:rsid w:val="00DF6FFA"/>
    <w:rsid w:val="00DF7666"/>
    <w:rsid w:val="00DF78EF"/>
    <w:rsid w:val="00DF7C05"/>
    <w:rsid w:val="00E00774"/>
    <w:rsid w:val="00E00DF7"/>
    <w:rsid w:val="00E01D0C"/>
    <w:rsid w:val="00E0217A"/>
    <w:rsid w:val="00E02379"/>
    <w:rsid w:val="00E036EE"/>
    <w:rsid w:val="00E038A1"/>
    <w:rsid w:val="00E039A1"/>
    <w:rsid w:val="00E03BA5"/>
    <w:rsid w:val="00E0476B"/>
    <w:rsid w:val="00E04F37"/>
    <w:rsid w:val="00E05944"/>
    <w:rsid w:val="00E061EE"/>
    <w:rsid w:val="00E069CD"/>
    <w:rsid w:val="00E06D0A"/>
    <w:rsid w:val="00E06DE2"/>
    <w:rsid w:val="00E07477"/>
    <w:rsid w:val="00E07BA3"/>
    <w:rsid w:val="00E10970"/>
    <w:rsid w:val="00E110C6"/>
    <w:rsid w:val="00E11E6E"/>
    <w:rsid w:val="00E14593"/>
    <w:rsid w:val="00E14FDE"/>
    <w:rsid w:val="00E15AE5"/>
    <w:rsid w:val="00E16074"/>
    <w:rsid w:val="00E172A7"/>
    <w:rsid w:val="00E17B55"/>
    <w:rsid w:val="00E17DB3"/>
    <w:rsid w:val="00E17FF6"/>
    <w:rsid w:val="00E204EF"/>
    <w:rsid w:val="00E206D8"/>
    <w:rsid w:val="00E207B2"/>
    <w:rsid w:val="00E20DEC"/>
    <w:rsid w:val="00E20F01"/>
    <w:rsid w:val="00E212E1"/>
    <w:rsid w:val="00E217E9"/>
    <w:rsid w:val="00E21B09"/>
    <w:rsid w:val="00E21B4F"/>
    <w:rsid w:val="00E2261A"/>
    <w:rsid w:val="00E22C23"/>
    <w:rsid w:val="00E23311"/>
    <w:rsid w:val="00E2336E"/>
    <w:rsid w:val="00E23E3F"/>
    <w:rsid w:val="00E248F3"/>
    <w:rsid w:val="00E24CCA"/>
    <w:rsid w:val="00E24F16"/>
    <w:rsid w:val="00E24F5E"/>
    <w:rsid w:val="00E26A72"/>
    <w:rsid w:val="00E26A97"/>
    <w:rsid w:val="00E26BF0"/>
    <w:rsid w:val="00E27C8E"/>
    <w:rsid w:val="00E27E91"/>
    <w:rsid w:val="00E32938"/>
    <w:rsid w:val="00E32B8B"/>
    <w:rsid w:val="00E331EF"/>
    <w:rsid w:val="00E33BFE"/>
    <w:rsid w:val="00E33E87"/>
    <w:rsid w:val="00E34E65"/>
    <w:rsid w:val="00E35405"/>
    <w:rsid w:val="00E3621A"/>
    <w:rsid w:val="00E36504"/>
    <w:rsid w:val="00E370C3"/>
    <w:rsid w:val="00E416DF"/>
    <w:rsid w:val="00E417A2"/>
    <w:rsid w:val="00E419DC"/>
    <w:rsid w:val="00E41B95"/>
    <w:rsid w:val="00E41D73"/>
    <w:rsid w:val="00E4239E"/>
    <w:rsid w:val="00E43007"/>
    <w:rsid w:val="00E43B6B"/>
    <w:rsid w:val="00E440D2"/>
    <w:rsid w:val="00E442A8"/>
    <w:rsid w:val="00E4476B"/>
    <w:rsid w:val="00E44EFF"/>
    <w:rsid w:val="00E450F3"/>
    <w:rsid w:val="00E463F1"/>
    <w:rsid w:val="00E4676A"/>
    <w:rsid w:val="00E46998"/>
    <w:rsid w:val="00E46C3C"/>
    <w:rsid w:val="00E47CC2"/>
    <w:rsid w:val="00E47D30"/>
    <w:rsid w:val="00E50F77"/>
    <w:rsid w:val="00E51794"/>
    <w:rsid w:val="00E52112"/>
    <w:rsid w:val="00E52380"/>
    <w:rsid w:val="00E52384"/>
    <w:rsid w:val="00E530F1"/>
    <w:rsid w:val="00E53EA3"/>
    <w:rsid w:val="00E5442E"/>
    <w:rsid w:val="00E54897"/>
    <w:rsid w:val="00E54F08"/>
    <w:rsid w:val="00E551A0"/>
    <w:rsid w:val="00E555FE"/>
    <w:rsid w:val="00E56667"/>
    <w:rsid w:val="00E57621"/>
    <w:rsid w:val="00E578FA"/>
    <w:rsid w:val="00E57B5D"/>
    <w:rsid w:val="00E60B62"/>
    <w:rsid w:val="00E60B9B"/>
    <w:rsid w:val="00E60CA7"/>
    <w:rsid w:val="00E6106F"/>
    <w:rsid w:val="00E62191"/>
    <w:rsid w:val="00E62371"/>
    <w:rsid w:val="00E62569"/>
    <w:rsid w:val="00E62ACE"/>
    <w:rsid w:val="00E635A8"/>
    <w:rsid w:val="00E6391B"/>
    <w:rsid w:val="00E63FAD"/>
    <w:rsid w:val="00E63FC1"/>
    <w:rsid w:val="00E64371"/>
    <w:rsid w:val="00E645B9"/>
    <w:rsid w:val="00E64F16"/>
    <w:rsid w:val="00E65552"/>
    <w:rsid w:val="00E659C9"/>
    <w:rsid w:val="00E65AB0"/>
    <w:rsid w:val="00E65AFA"/>
    <w:rsid w:val="00E66296"/>
    <w:rsid w:val="00E66BBE"/>
    <w:rsid w:val="00E66EED"/>
    <w:rsid w:val="00E67C44"/>
    <w:rsid w:val="00E70032"/>
    <w:rsid w:val="00E71801"/>
    <w:rsid w:val="00E71F2E"/>
    <w:rsid w:val="00E71FC8"/>
    <w:rsid w:val="00E72329"/>
    <w:rsid w:val="00E72498"/>
    <w:rsid w:val="00E72869"/>
    <w:rsid w:val="00E7289C"/>
    <w:rsid w:val="00E731E7"/>
    <w:rsid w:val="00E74171"/>
    <w:rsid w:val="00E7492D"/>
    <w:rsid w:val="00E74ADE"/>
    <w:rsid w:val="00E74C4D"/>
    <w:rsid w:val="00E7537B"/>
    <w:rsid w:val="00E75D34"/>
    <w:rsid w:val="00E76527"/>
    <w:rsid w:val="00E76588"/>
    <w:rsid w:val="00E76AF9"/>
    <w:rsid w:val="00E76D49"/>
    <w:rsid w:val="00E76F62"/>
    <w:rsid w:val="00E77918"/>
    <w:rsid w:val="00E77A7A"/>
    <w:rsid w:val="00E77BFD"/>
    <w:rsid w:val="00E77DC8"/>
    <w:rsid w:val="00E80865"/>
    <w:rsid w:val="00E80BFF"/>
    <w:rsid w:val="00E80FA7"/>
    <w:rsid w:val="00E811E7"/>
    <w:rsid w:val="00E81E97"/>
    <w:rsid w:val="00E82298"/>
    <w:rsid w:val="00E82FEE"/>
    <w:rsid w:val="00E8339B"/>
    <w:rsid w:val="00E83657"/>
    <w:rsid w:val="00E844BE"/>
    <w:rsid w:val="00E85047"/>
    <w:rsid w:val="00E853BF"/>
    <w:rsid w:val="00E8545F"/>
    <w:rsid w:val="00E85C72"/>
    <w:rsid w:val="00E866CC"/>
    <w:rsid w:val="00E90BAB"/>
    <w:rsid w:val="00E910F2"/>
    <w:rsid w:val="00E925BD"/>
    <w:rsid w:val="00E932E1"/>
    <w:rsid w:val="00E937E6"/>
    <w:rsid w:val="00E938A9"/>
    <w:rsid w:val="00E93D83"/>
    <w:rsid w:val="00E94324"/>
    <w:rsid w:val="00E94369"/>
    <w:rsid w:val="00E94455"/>
    <w:rsid w:val="00E9588B"/>
    <w:rsid w:val="00E95A83"/>
    <w:rsid w:val="00E96668"/>
    <w:rsid w:val="00E96AE0"/>
    <w:rsid w:val="00E9735A"/>
    <w:rsid w:val="00E97701"/>
    <w:rsid w:val="00E978EE"/>
    <w:rsid w:val="00E97DCE"/>
    <w:rsid w:val="00EA0429"/>
    <w:rsid w:val="00EA04E5"/>
    <w:rsid w:val="00EA0982"/>
    <w:rsid w:val="00EA0D1C"/>
    <w:rsid w:val="00EA122D"/>
    <w:rsid w:val="00EA127A"/>
    <w:rsid w:val="00EA1AE2"/>
    <w:rsid w:val="00EA1BD5"/>
    <w:rsid w:val="00EA2BFE"/>
    <w:rsid w:val="00EA34F6"/>
    <w:rsid w:val="00EA37A6"/>
    <w:rsid w:val="00EA3CA4"/>
    <w:rsid w:val="00EA4133"/>
    <w:rsid w:val="00EA4BC1"/>
    <w:rsid w:val="00EA4BC6"/>
    <w:rsid w:val="00EA5842"/>
    <w:rsid w:val="00EA5C2E"/>
    <w:rsid w:val="00EB05E0"/>
    <w:rsid w:val="00EB06B7"/>
    <w:rsid w:val="00EB0AE6"/>
    <w:rsid w:val="00EB11CE"/>
    <w:rsid w:val="00EB1321"/>
    <w:rsid w:val="00EB1C5D"/>
    <w:rsid w:val="00EB3181"/>
    <w:rsid w:val="00EB3C7A"/>
    <w:rsid w:val="00EB430E"/>
    <w:rsid w:val="00EB4C4A"/>
    <w:rsid w:val="00EB5478"/>
    <w:rsid w:val="00EB5624"/>
    <w:rsid w:val="00EB5CE7"/>
    <w:rsid w:val="00EB6065"/>
    <w:rsid w:val="00EB6C41"/>
    <w:rsid w:val="00EB6EBC"/>
    <w:rsid w:val="00EB72B0"/>
    <w:rsid w:val="00EB73D5"/>
    <w:rsid w:val="00EB77D2"/>
    <w:rsid w:val="00EB7DEC"/>
    <w:rsid w:val="00EC019B"/>
    <w:rsid w:val="00EC09F2"/>
    <w:rsid w:val="00EC10A7"/>
    <w:rsid w:val="00EC191C"/>
    <w:rsid w:val="00EC1B2C"/>
    <w:rsid w:val="00EC1BF3"/>
    <w:rsid w:val="00EC221F"/>
    <w:rsid w:val="00EC22C4"/>
    <w:rsid w:val="00EC25AD"/>
    <w:rsid w:val="00EC282E"/>
    <w:rsid w:val="00EC28E4"/>
    <w:rsid w:val="00EC3230"/>
    <w:rsid w:val="00EC398D"/>
    <w:rsid w:val="00EC3A4D"/>
    <w:rsid w:val="00EC3B7B"/>
    <w:rsid w:val="00EC404A"/>
    <w:rsid w:val="00EC4F5F"/>
    <w:rsid w:val="00EC5028"/>
    <w:rsid w:val="00EC677A"/>
    <w:rsid w:val="00EC72E3"/>
    <w:rsid w:val="00ED07B6"/>
    <w:rsid w:val="00ED16D8"/>
    <w:rsid w:val="00ED17C8"/>
    <w:rsid w:val="00ED19FD"/>
    <w:rsid w:val="00ED23FB"/>
    <w:rsid w:val="00ED26EA"/>
    <w:rsid w:val="00ED2916"/>
    <w:rsid w:val="00ED2BB9"/>
    <w:rsid w:val="00ED34E1"/>
    <w:rsid w:val="00ED397D"/>
    <w:rsid w:val="00ED557D"/>
    <w:rsid w:val="00ED5FB2"/>
    <w:rsid w:val="00ED6E60"/>
    <w:rsid w:val="00ED7B9B"/>
    <w:rsid w:val="00ED7E7F"/>
    <w:rsid w:val="00EE003C"/>
    <w:rsid w:val="00EE0C8C"/>
    <w:rsid w:val="00EE0C8F"/>
    <w:rsid w:val="00EE19BA"/>
    <w:rsid w:val="00EE1CAC"/>
    <w:rsid w:val="00EE1D6F"/>
    <w:rsid w:val="00EE1F12"/>
    <w:rsid w:val="00EE2226"/>
    <w:rsid w:val="00EE293C"/>
    <w:rsid w:val="00EE2B0E"/>
    <w:rsid w:val="00EE30AF"/>
    <w:rsid w:val="00EE4110"/>
    <w:rsid w:val="00EE4AD9"/>
    <w:rsid w:val="00EE4DCC"/>
    <w:rsid w:val="00EE6177"/>
    <w:rsid w:val="00EE6905"/>
    <w:rsid w:val="00EE6ECC"/>
    <w:rsid w:val="00EF01A3"/>
    <w:rsid w:val="00EF083E"/>
    <w:rsid w:val="00EF090E"/>
    <w:rsid w:val="00EF0CC5"/>
    <w:rsid w:val="00EF0DF4"/>
    <w:rsid w:val="00EF0E2B"/>
    <w:rsid w:val="00EF26FA"/>
    <w:rsid w:val="00EF3403"/>
    <w:rsid w:val="00EF3C13"/>
    <w:rsid w:val="00EF47BF"/>
    <w:rsid w:val="00EF485E"/>
    <w:rsid w:val="00EF4F6E"/>
    <w:rsid w:val="00EF524A"/>
    <w:rsid w:val="00EF6B60"/>
    <w:rsid w:val="00EF6DB9"/>
    <w:rsid w:val="00EF7247"/>
    <w:rsid w:val="00F0016C"/>
    <w:rsid w:val="00F0031D"/>
    <w:rsid w:val="00F00852"/>
    <w:rsid w:val="00F00C72"/>
    <w:rsid w:val="00F00F22"/>
    <w:rsid w:val="00F01C81"/>
    <w:rsid w:val="00F0227B"/>
    <w:rsid w:val="00F026C4"/>
    <w:rsid w:val="00F02904"/>
    <w:rsid w:val="00F02F45"/>
    <w:rsid w:val="00F031A1"/>
    <w:rsid w:val="00F032FA"/>
    <w:rsid w:val="00F03872"/>
    <w:rsid w:val="00F03B2A"/>
    <w:rsid w:val="00F050B8"/>
    <w:rsid w:val="00F051B4"/>
    <w:rsid w:val="00F051E4"/>
    <w:rsid w:val="00F05345"/>
    <w:rsid w:val="00F05CE8"/>
    <w:rsid w:val="00F06890"/>
    <w:rsid w:val="00F06D5A"/>
    <w:rsid w:val="00F06E64"/>
    <w:rsid w:val="00F07473"/>
    <w:rsid w:val="00F123AE"/>
    <w:rsid w:val="00F13832"/>
    <w:rsid w:val="00F142B5"/>
    <w:rsid w:val="00F14E13"/>
    <w:rsid w:val="00F14E33"/>
    <w:rsid w:val="00F15381"/>
    <w:rsid w:val="00F15433"/>
    <w:rsid w:val="00F15CBD"/>
    <w:rsid w:val="00F15E0E"/>
    <w:rsid w:val="00F160AD"/>
    <w:rsid w:val="00F164C3"/>
    <w:rsid w:val="00F175ED"/>
    <w:rsid w:val="00F1761F"/>
    <w:rsid w:val="00F17D2C"/>
    <w:rsid w:val="00F20E63"/>
    <w:rsid w:val="00F2164D"/>
    <w:rsid w:val="00F22910"/>
    <w:rsid w:val="00F23AB2"/>
    <w:rsid w:val="00F23ABA"/>
    <w:rsid w:val="00F23D2B"/>
    <w:rsid w:val="00F23DCE"/>
    <w:rsid w:val="00F2409C"/>
    <w:rsid w:val="00F24273"/>
    <w:rsid w:val="00F25074"/>
    <w:rsid w:val="00F254BC"/>
    <w:rsid w:val="00F25507"/>
    <w:rsid w:val="00F25BBD"/>
    <w:rsid w:val="00F25C76"/>
    <w:rsid w:val="00F25EA7"/>
    <w:rsid w:val="00F26767"/>
    <w:rsid w:val="00F268E3"/>
    <w:rsid w:val="00F26940"/>
    <w:rsid w:val="00F2710A"/>
    <w:rsid w:val="00F274C6"/>
    <w:rsid w:val="00F27577"/>
    <w:rsid w:val="00F31794"/>
    <w:rsid w:val="00F32373"/>
    <w:rsid w:val="00F334AA"/>
    <w:rsid w:val="00F34962"/>
    <w:rsid w:val="00F34975"/>
    <w:rsid w:val="00F35594"/>
    <w:rsid w:val="00F35FD4"/>
    <w:rsid w:val="00F3768A"/>
    <w:rsid w:val="00F37987"/>
    <w:rsid w:val="00F37A18"/>
    <w:rsid w:val="00F37A64"/>
    <w:rsid w:val="00F40092"/>
    <w:rsid w:val="00F4159B"/>
    <w:rsid w:val="00F41727"/>
    <w:rsid w:val="00F4173F"/>
    <w:rsid w:val="00F4174F"/>
    <w:rsid w:val="00F4192F"/>
    <w:rsid w:val="00F41EBB"/>
    <w:rsid w:val="00F42190"/>
    <w:rsid w:val="00F42B3B"/>
    <w:rsid w:val="00F43F4F"/>
    <w:rsid w:val="00F43FA6"/>
    <w:rsid w:val="00F4416F"/>
    <w:rsid w:val="00F448F1"/>
    <w:rsid w:val="00F4552B"/>
    <w:rsid w:val="00F45DB6"/>
    <w:rsid w:val="00F463BB"/>
    <w:rsid w:val="00F4683C"/>
    <w:rsid w:val="00F473C3"/>
    <w:rsid w:val="00F4771B"/>
    <w:rsid w:val="00F47BC8"/>
    <w:rsid w:val="00F47E99"/>
    <w:rsid w:val="00F516A6"/>
    <w:rsid w:val="00F51872"/>
    <w:rsid w:val="00F51991"/>
    <w:rsid w:val="00F51FB7"/>
    <w:rsid w:val="00F5211C"/>
    <w:rsid w:val="00F524F2"/>
    <w:rsid w:val="00F54338"/>
    <w:rsid w:val="00F5458C"/>
    <w:rsid w:val="00F54996"/>
    <w:rsid w:val="00F54BEF"/>
    <w:rsid w:val="00F54D30"/>
    <w:rsid w:val="00F55A3D"/>
    <w:rsid w:val="00F55B4C"/>
    <w:rsid w:val="00F57397"/>
    <w:rsid w:val="00F577CD"/>
    <w:rsid w:val="00F60A48"/>
    <w:rsid w:val="00F60C31"/>
    <w:rsid w:val="00F60CE0"/>
    <w:rsid w:val="00F62267"/>
    <w:rsid w:val="00F622FC"/>
    <w:rsid w:val="00F634A0"/>
    <w:rsid w:val="00F6357C"/>
    <w:rsid w:val="00F63A65"/>
    <w:rsid w:val="00F64023"/>
    <w:rsid w:val="00F6487F"/>
    <w:rsid w:val="00F64F05"/>
    <w:rsid w:val="00F65563"/>
    <w:rsid w:val="00F65683"/>
    <w:rsid w:val="00F6642A"/>
    <w:rsid w:val="00F66756"/>
    <w:rsid w:val="00F66D07"/>
    <w:rsid w:val="00F66F24"/>
    <w:rsid w:val="00F67DDC"/>
    <w:rsid w:val="00F67F09"/>
    <w:rsid w:val="00F705FD"/>
    <w:rsid w:val="00F70F04"/>
    <w:rsid w:val="00F7130D"/>
    <w:rsid w:val="00F715F1"/>
    <w:rsid w:val="00F719A6"/>
    <w:rsid w:val="00F71F2F"/>
    <w:rsid w:val="00F720DF"/>
    <w:rsid w:val="00F72302"/>
    <w:rsid w:val="00F72ACD"/>
    <w:rsid w:val="00F72F14"/>
    <w:rsid w:val="00F73232"/>
    <w:rsid w:val="00F7343D"/>
    <w:rsid w:val="00F74799"/>
    <w:rsid w:val="00F74861"/>
    <w:rsid w:val="00F749DE"/>
    <w:rsid w:val="00F761F7"/>
    <w:rsid w:val="00F762D6"/>
    <w:rsid w:val="00F76C0B"/>
    <w:rsid w:val="00F776CA"/>
    <w:rsid w:val="00F80973"/>
    <w:rsid w:val="00F80FD0"/>
    <w:rsid w:val="00F819A0"/>
    <w:rsid w:val="00F82DD8"/>
    <w:rsid w:val="00F83BA4"/>
    <w:rsid w:val="00F85623"/>
    <w:rsid w:val="00F85D43"/>
    <w:rsid w:val="00F87230"/>
    <w:rsid w:val="00F87461"/>
    <w:rsid w:val="00F874C7"/>
    <w:rsid w:val="00F90566"/>
    <w:rsid w:val="00F9095F"/>
    <w:rsid w:val="00F91081"/>
    <w:rsid w:val="00F910D8"/>
    <w:rsid w:val="00F91208"/>
    <w:rsid w:val="00F91690"/>
    <w:rsid w:val="00F926A2"/>
    <w:rsid w:val="00F93AAC"/>
    <w:rsid w:val="00F9424F"/>
    <w:rsid w:val="00F94B8E"/>
    <w:rsid w:val="00F9567B"/>
    <w:rsid w:val="00F961BD"/>
    <w:rsid w:val="00F9658F"/>
    <w:rsid w:val="00F96C0E"/>
    <w:rsid w:val="00F96E1B"/>
    <w:rsid w:val="00F9743B"/>
    <w:rsid w:val="00FA0A12"/>
    <w:rsid w:val="00FA10EA"/>
    <w:rsid w:val="00FA19AE"/>
    <w:rsid w:val="00FA2489"/>
    <w:rsid w:val="00FA24C6"/>
    <w:rsid w:val="00FA2708"/>
    <w:rsid w:val="00FA3638"/>
    <w:rsid w:val="00FA3E7F"/>
    <w:rsid w:val="00FA3F37"/>
    <w:rsid w:val="00FA41C6"/>
    <w:rsid w:val="00FA4FB6"/>
    <w:rsid w:val="00FA52B3"/>
    <w:rsid w:val="00FA5326"/>
    <w:rsid w:val="00FA55AD"/>
    <w:rsid w:val="00FA5E54"/>
    <w:rsid w:val="00FA5E8B"/>
    <w:rsid w:val="00FA5FED"/>
    <w:rsid w:val="00FA69E7"/>
    <w:rsid w:val="00FA6A2D"/>
    <w:rsid w:val="00FA75C0"/>
    <w:rsid w:val="00FB0126"/>
    <w:rsid w:val="00FB0C14"/>
    <w:rsid w:val="00FB1DBF"/>
    <w:rsid w:val="00FB2014"/>
    <w:rsid w:val="00FB2A28"/>
    <w:rsid w:val="00FB2FE7"/>
    <w:rsid w:val="00FB343F"/>
    <w:rsid w:val="00FB3A0B"/>
    <w:rsid w:val="00FB50D1"/>
    <w:rsid w:val="00FB51B2"/>
    <w:rsid w:val="00FB5DB2"/>
    <w:rsid w:val="00FB6311"/>
    <w:rsid w:val="00FB6313"/>
    <w:rsid w:val="00FB6C6B"/>
    <w:rsid w:val="00FB6CCD"/>
    <w:rsid w:val="00FC009C"/>
    <w:rsid w:val="00FC0266"/>
    <w:rsid w:val="00FC0523"/>
    <w:rsid w:val="00FC0818"/>
    <w:rsid w:val="00FC0CC2"/>
    <w:rsid w:val="00FC1A4B"/>
    <w:rsid w:val="00FC2679"/>
    <w:rsid w:val="00FC2999"/>
    <w:rsid w:val="00FC2D8C"/>
    <w:rsid w:val="00FC3255"/>
    <w:rsid w:val="00FC3399"/>
    <w:rsid w:val="00FC3668"/>
    <w:rsid w:val="00FC420B"/>
    <w:rsid w:val="00FC4535"/>
    <w:rsid w:val="00FC5667"/>
    <w:rsid w:val="00FC68AB"/>
    <w:rsid w:val="00FC6954"/>
    <w:rsid w:val="00FC696E"/>
    <w:rsid w:val="00FC7BC4"/>
    <w:rsid w:val="00FC7DEE"/>
    <w:rsid w:val="00FC7E6E"/>
    <w:rsid w:val="00FD02BE"/>
    <w:rsid w:val="00FD14AC"/>
    <w:rsid w:val="00FD1510"/>
    <w:rsid w:val="00FD156B"/>
    <w:rsid w:val="00FD2C97"/>
    <w:rsid w:val="00FD401F"/>
    <w:rsid w:val="00FD4566"/>
    <w:rsid w:val="00FD4790"/>
    <w:rsid w:val="00FD488D"/>
    <w:rsid w:val="00FD5874"/>
    <w:rsid w:val="00FD5B7B"/>
    <w:rsid w:val="00FD5B88"/>
    <w:rsid w:val="00FD600A"/>
    <w:rsid w:val="00FD618B"/>
    <w:rsid w:val="00FD6208"/>
    <w:rsid w:val="00FD636F"/>
    <w:rsid w:val="00FD69B2"/>
    <w:rsid w:val="00FD69D2"/>
    <w:rsid w:val="00FD6F3A"/>
    <w:rsid w:val="00FD7862"/>
    <w:rsid w:val="00FD7A9C"/>
    <w:rsid w:val="00FD7ED3"/>
    <w:rsid w:val="00FE0A6A"/>
    <w:rsid w:val="00FE0E0E"/>
    <w:rsid w:val="00FE122D"/>
    <w:rsid w:val="00FE18E4"/>
    <w:rsid w:val="00FE23BA"/>
    <w:rsid w:val="00FE2457"/>
    <w:rsid w:val="00FE2E36"/>
    <w:rsid w:val="00FE2F15"/>
    <w:rsid w:val="00FE31EE"/>
    <w:rsid w:val="00FE3E85"/>
    <w:rsid w:val="00FE40A6"/>
    <w:rsid w:val="00FE5689"/>
    <w:rsid w:val="00FE589E"/>
    <w:rsid w:val="00FE5A63"/>
    <w:rsid w:val="00FE6350"/>
    <w:rsid w:val="00FE6CF9"/>
    <w:rsid w:val="00FE7415"/>
    <w:rsid w:val="00FE744E"/>
    <w:rsid w:val="00FE7B18"/>
    <w:rsid w:val="00FE7FB4"/>
    <w:rsid w:val="00FF107D"/>
    <w:rsid w:val="00FF1576"/>
    <w:rsid w:val="00FF183B"/>
    <w:rsid w:val="00FF2716"/>
    <w:rsid w:val="00FF2BDF"/>
    <w:rsid w:val="00FF3AA0"/>
    <w:rsid w:val="00FF3F4F"/>
    <w:rsid w:val="00FF4183"/>
    <w:rsid w:val="00FF43F7"/>
    <w:rsid w:val="00FF4521"/>
    <w:rsid w:val="00FF572B"/>
    <w:rsid w:val="00FF6E89"/>
    <w:rsid w:val="00FF7147"/>
    <w:rsid w:val="00FF7159"/>
    <w:rsid w:val="00FF72D2"/>
    <w:rsid w:val="00FF73A3"/>
    <w:rsid w:val="00FF7AA4"/>
    <w:rsid w:val="00FF7D2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FC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212AF9"/>
    <w:pPr>
      <w:widowControl w:val="0"/>
      <w:autoSpaceDE w:val="0"/>
      <w:autoSpaceDN w:val="0"/>
      <w:adjustRightInd w:val="0"/>
      <w:ind w:firstLine="720"/>
    </w:pPr>
    <w:rPr>
      <w:rFonts w:ascii="Arial" w:eastAsia="Times New Roman" w:hAnsi="Arial" w:cs="Arial"/>
      <w:sz w:val="20"/>
      <w:szCs w:val="20"/>
    </w:rPr>
  </w:style>
  <w:style w:type="paragraph" w:customStyle="1" w:styleId="ConsPlusTitle">
    <w:name w:val="ConsPlusTitle"/>
    <w:uiPriority w:val="99"/>
    <w:rsid w:val="00212AF9"/>
    <w:pPr>
      <w:widowControl w:val="0"/>
      <w:autoSpaceDE w:val="0"/>
      <w:autoSpaceDN w:val="0"/>
      <w:adjustRightInd w:val="0"/>
    </w:pPr>
    <w:rPr>
      <w:rFonts w:ascii="Arial" w:eastAsia="Times New Roman" w:hAnsi="Arial" w:cs="Arial"/>
      <w:b/>
      <w:bCs/>
      <w:sz w:val="20"/>
      <w:szCs w:val="20"/>
    </w:rPr>
  </w:style>
  <w:style w:type="paragraph" w:styleId="BalloonText">
    <w:name w:val="Balloon Text"/>
    <w:basedOn w:val="Normal"/>
    <w:link w:val="BalloonTextChar"/>
    <w:uiPriority w:val="99"/>
    <w:semiHidden/>
    <w:rsid w:val="00212A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12AF9"/>
    <w:rPr>
      <w:rFonts w:ascii="Tahoma" w:hAnsi="Tahoma" w:cs="Tahoma"/>
      <w:sz w:val="16"/>
      <w:szCs w:val="16"/>
    </w:rPr>
  </w:style>
  <w:style w:type="paragraph" w:styleId="ListParagraph">
    <w:name w:val="List Paragraph"/>
    <w:basedOn w:val="Normal"/>
    <w:uiPriority w:val="99"/>
    <w:qFormat/>
    <w:rsid w:val="00905963"/>
    <w:pPr>
      <w:ind w:left="720"/>
      <w:contextualSpacing/>
    </w:pPr>
  </w:style>
  <w:style w:type="paragraph" w:customStyle="1" w:styleId="1">
    <w:name w:val="Стиль1"/>
    <w:basedOn w:val="Normal"/>
    <w:uiPriority w:val="99"/>
    <w:rsid w:val="00FD1510"/>
    <w:pPr>
      <w:tabs>
        <w:tab w:val="num" w:pos="927"/>
      </w:tabs>
      <w:autoSpaceDE w:val="0"/>
      <w:autoSpaceDN w:val="0"/>
      <w:adjustRightInd w:val="0"/>
      <w:spacing w:before="120" w:after="0" w:line="240" w:lineRule="auto"/>
      <w:ind w:firstLine="567"/>
      <w:jc w:val="both"/>
      <w:outlineLvl w:val="5"/>
    </w:pPr>
    <w:rPr>
      <w:rFonts w:ascii="Times New Roman" w:eastAsia="Times New Roman" w:hAnsi="Times New Roman"/>
      <w:sz w:val="24"/>
      <w:szCs w:val="20"/>
      <w:lang w:eastAsia="ru-RU"/>
    </w:rPr>
  </w:style>
  <w:style w:type="paragraph" w:customStyle="1" w:styleId="ConsTitle">
    <w:name w:val="ConsTitle"/>
    <w:uiPriority w:val="99"/>
    <w:rsid w:val="005C6EEC"/>
    <w:pPr>
      <w:widowControl w:val="0"/>
      <w:autoSpaceDE w:val="0"/>
      <w:autoSpaceDN w:val="0"/>
      <w:adjustRightInd w:val="0"/>
    </w:pPr>
    <w:rPr>
      <w:rFonts w:ascii="Arial" w:eastAsia="Times New Roman" w:hAnsi="Arial" w:cs="Arial"/>
      <w:b/>
      <w:bCs/>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47543F81D362B54072FBBC8B7801FF59F8F39E293B43E2D055650E7A68979EEBE1396DCA81BBA6493D0694FC0X5Q5T" TargetMode="External"/><Relationship Id="rId13" Type="http://schemas.openxmlformats.org/officeDocument/2006/relationships/hyperlink" Target="consultantplus://offline/ref=E47543F81D362B54072FBBC8B7801FF59F8F39E293B43E2D055650E7A68979EEAC13CED0A81FA56097C53F1E860013F9375460262A93F360XEQ9T" TargetMode="External"/><Relationship Id="rId3" Type="http://schemas.openxmlformats.org/officeDocument/2006/relationships/settings" Target="settings.xml"/><Relationship Id="rId7" Type="http://schemas.openxmlformats.org/officeDocument/2006/relationships/hyperlink" Target="consultantplus://offline/ref=992142BB143B39AF4BEECABDFA235FFAE0F5A6EC072EE9CE8CC9B3ADB1E5AD99DDF202F568F971458A52F2t51DG" TargetMode="External"/><Relationship Id="rId12" Type="http://schemas.openxmlformats.org/officeDocument/2006/relationships/hyperlink" Target="consultantplus://offline/ref=E47543F81D362B54072FBBC8B7801FF59F8D3FE697B03E2D055650E7A68979EEBE1396DCA81BBA6493D0694FC0X5Q5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C8998B593D3F4C9F2F68A57F3506F1EB21233E89BFC71DCFF48C94D8E00E9AA3BC2AB81130C7Y300G" TargetMode="External"/><Relationship Id="rId11" Type="http://schemas.openxmlformats.org/officeDocument/2006/relationships/hyperlink" Target="consultantplus://offline/ref=E47543F81D362B54072FBBC8B7801FF59F8D3FE697B03E2D055650E7A68979EEBE1396DCA81BBA6493D0694FC0X5Q5T"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consultantplus://offline/ref=E47543F81D362B54072FBBC8B7801FF59F8E3DE497BE3E2D055650E7A68979EEBE1396DCA81BBA6493D0694FC0X5Q5T" TargetMode="External"/><Relationship Id="rId4" Type="http://schemas.openxmlformats.org/officeDocument/2006/relationships/webSettings" Target="webSettings.xml"/><Relationship Id="rId9" Type="http://schemas.openxmlformats.org/officeDocument/2006/relationships/hyperlink" Target="consultantplus://offline/ref=E47543F81D362B54072FBBC8B7801FF59F8E3DE497BE3E2D055650E7A68979EEBE1396DCA81BBA6493D0694FC0X5Q5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17</Pages>
  <Words>5928</Words>
  <Characters>-32766</Characters>
  <Application>Microsoft Office Outlook</Application>
  <DocSecurity>0</DocSecurity>
  <Lines>0</Lines>
  <Paragraphs>0</Paragraphs>
  <ScaleCrop>false</ScaleCrop>
  <Company>FU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Cons</dc:creator>
  <cp:keywords/>
  <dc:description/>
  <cp:lastModifiedBy>Microsoft Office</cp:lastModifiedBy>
  <cp:revision>2</cp:revision>
  <cp:lastPrinted>2021-03-26T09:52:00Z</cp:lastPrinted>
  <dcterms:created xsi:type="dcterms:W3CDTF">2021-07-23T08:16:00Z</dcterms:created>
  <dcterms:modified xsi:type="dcterms:W3CDTF">2021-07-23T08:16:00Z</dcterms:modified>
</cp:coreProperties>
</file>